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534"/>
        <w:gridCol w:w="6042"/>
      </w:tblGrid>
      <w:tr w:rsidR="00BC7448" w:rsidRPr="008E00EB" w:rsidTr="00F212E0">
        <w:tc>
          <w:tcPr>
            <w:tcW w:w="18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BC7448" w:rsidRPr="00BC3E8B" w:rsidRDefault="00BC7448" w:rsidP="00F212E0">
            <w:pPr>
              <w:spacing w:line="288" w:lineRule="auto"/>
              <w:jc w:val="center"/>
              <w:rPr>
                <w:color w:val="000000"/>
                <w:lang w:val="pl-PL" w:eastAsia="vi-VN"/>
              </w:rPr>
            </w:pPr>
            <w:bookmarkStart w:id="0" w:name="_GoBack"/>
            <w:bookmarkEnd w:id="0"/>
            <w:r w:rsidRPr="00BC3E8B">
              <w:rPr>
                <w:color w:val="000000"/>
                <w:lang w:val="pl-PL" w:eastAsia="vi-VN"/>
              </w:rPr>
              <w:t>TRƯỜNG THPT LƯƠNG THẾ VINH</w:t>
            </w:r>
          </w:p>
          <w:p w:rsidR="00BC7448" w:rsidRDefault="00BC7448" w:rsidP="00F212E0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 w:rsidRPr="008E00EB">
              <w:rPr>
                <w:b/>
                <w:color w:val="000000"/>
                <w:lang w:val="pl-PL" w:eastAsia="vi-VN"/>
              </w:rPr>
              <w:t>TỔ: TD&amp;QPAN</w:t>
            </w:r>
          </w:p>
          <w:p w:rsidR="00BC7448" w:rsidRPr="008E00EB" w:rsidRDefault="00BC7448" w:rsidP="00F212E0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>
              <w:rPr>
                <w:b/>
                <w:color w:val="000000"/>
                <w:lang w:val="pl-PL" w:eastAsia="vi-VN"/>
              </w:rPr>
              <w:t>GIÁO VIÊN: LÊ CÔNG ANH</w:t>
            </w:r>
          </w:p>
        </w:tc>
        <w:tc>
          <w:tcPr>
            <w:tcW w:w="3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BC7448" w:rsidRDefault="00BC7448" w:rsidP="00F212E0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>
              <w:rPr>
                <w:b/>
                <w:color w:val="000000"/>
                <w:lang w:val="pl-PL" w:eastAsia="vi-VN"/>
              </w:rPr>
              <w:t>CỘNG HÒA XÃ HỘI CHỦ NGHĨA VIỆT NAM</w:t>
            </w:r>
          </w:p>
          <w:p w:rsidR="00BC7448" w:rsidRDefault="00BC7448" w:rsidP="00F212E0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>
              <w:rPr>
                <w:b/>
                <w:color w:val="000000"/>
                <w:lang w:val="pl-PL" w:eastAsia="vi-VN"/>
              </w:rPr>
              <w:t>Độc Lập – Tự Do – Hạnh Phúc</w:t>
            </w:r>
          </w:p>
          <w:p w:rsidR="00BC7448" w:rsidRPr="00BC3E8B" w:rsidRDefault="00BC7448" w:rsidP="00F212E0">
            <w:pPr>
              <w:spacing w:line="288" w:lineRule="auto"/>
              <w:jc w:val="center"/>
              <w:rPr>
                <w:b/>
                <w:i/>
                <w:color w:val="000000"/>
                <w:lang w:val="pl-PL" w:eastAsia="vi-VN"/>
              </w:rPr>
            </w:pPr>
            <w:r w:rsidRPr="00BC3E8B">
              <w:rPr>
                <w:b/>
                <w:i/>
                <w:color w:val="000000"/>
                <w:lang w:val="pl-PL" w:eastAsia="vi-VN"/>
              </w:rPr>
              <w:t>Đ</w:t>
            </w:r>
            <w:r>
              <w:rPr>
                <w:b/>
                <w:i/>
                <w:color w:val="000000"/>
                <w:lang w:val="pl-PL" w:eastAsia="vi-VN"/>
              </w:rPr>
              <w:t>iện Bàn, ngày 1 tháng 9 năm 2022</w:t>
            </w:r>
          </w:p>
          <w:p w:rsidR="00BC7448" w:rsidRPr="008E00EB" w:rsidRDefault="00BC7448" w:rsidP="00F212E0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</w:p>
        </w:tc>
      </w:tr>
    </w:tbl>
    <w:p w:rsidR="00BC7448" w:rsidRDefault="00BC7448" w:rsidP="00BC7448"/>
    <w:p w:rsidR="00BC7448" w:rsidRPr="00BC3E8B" w:rsidRDefault="00BC7448" w:rsidP="00BC7448">
      <w:pPr>
        <w:jc w:val="center"/>
        <w:rPr>
          <w:b/>
          <w:sz w:val="40"/>
          <w:szCs w:val="40"/>
        </w:rPr>
      </w:pPr>
      <w:r w:rsidRPr="00BC3E8B">
        <w:rPr>
          <w:b/>
          <w:sz w:val="40"/>
          <w:szCs w:val="40"/>
        </w:rPr>
        <w:t>KẾ HOẠCH GIÁO DỤC CỦA GIÁO VIÊN</w:t>
      </w:r>
    </w:p>
    <w:p w:rsidR="00BC7448" w:rsidRDefault="00BC7448" w:rsidP="00BC7448">
      <w:pPr>
        <w:spacing w:line="288" w:lineRule="auto"/>
        <w:jc w:val="center"/>
        <w:rPr>
          <w:b/>
          <w:color w:val="000000"/>
          <w:sz w:val="28"/>
          <w:szCs w:val="28"/>
          <w:lang w:val="pl-PL" w:eastAsia="vi-VN"/>
        </w:rPr>
      </w:pPr>
      <w:r w:rsidRPr="00BC3E8B">
        <w:rPr>
          <w:b/>
          <w:color w:val="000000"/>
          <w:sz w:val="28"/>
          <w:szCs w:val="28"/>
          <w:lang w:val="pl-PL" w:eastAsia="vi-VN"/>
        </w:rPr>
        <w:t xml:space="preserve">MÔN: </w:t>
      </w:r>
      <w:r>
        <w:rPr>
          <w:b/>
          <w:color w:val="000000"/>
          <w:sz w:val="28"/>
          <w:szCs w:val="28"/>
          <w:lang w:val="pl-PL" w:eastAsia="vi-VN"/>
        </w:rPr>
        <w:t xml:space="preserve">Giáo Dục Thể Chất </w:t>
      </w:r>
      <w:r w:rsidRPr="00BC3E8B">
        <w:rPr>
          <w:b/>
          <w:color w:val="000000"/>
          <w:sz w:val="28"/>
          <w:szCs w:val="28"/>
          <w:lang w:val="pl-PL" w:eastAsia="vi-VN"/>
        </w:rPr>
        <w:t>10 –</w:t>
      </w:r>
      <w:r>
        <w:rPr>
          <w:b/>
          <w:color w:val="000000"/>
          <w:sz w:val="28"/>
          <w:szCs w:val="28"/>
          <w:lang w:val="pl-PL" w:eastAsia="vi-VN"/>
        </w:rPr>
        <w:t xml:space="preserve"> Bóng Rổ</w:t>
      </w:r>
    </w:p>
    <w:p w:rsidR="00BC7448" w:rsidRPr="00BC3E8B" w:rsidRDefault="00BC7448" w:rsidP="00BC7448">
      <w:pPr>
        <w:spacing w:line="288" w:lineRule="auto"/>
        <w:jc w:val="center"/>
        <w:rPr>
          <w:b/>
          <w:color w:val="000000"/>
          <w:sz w:val="28"/>
          <w:szCs w:val="28"/>
          <w:lang w:val="pl-PL" w:eastAsia="vi-VN"/>
        </w:rPr>
      </w:pPr>
      <w:r w:rsidRPr="00BC3E8B">
        <w:rPr>
          <w:b/>
          <w:color w:val="000000"/>
          <w:sz w:val="28"/>
          <w:szCs w:val="28"/>
          <w:lang w:val="pl-PL" w:eastAsia="vi-VN"/>
        </w:rPr>
        <w:t xml:space="preserve"> LỚP: 10/</w:t>
      </w:r>
      <w:r>
        <w:rPr>
          <w:b/>
          <w:color w:val="000000"/>
          <w:sz w:val="28"/>
          <w:szCs w:val="28"/>
          <w:lang w:val="pl-PL" w:eastAsia="vi-VN"/>
        </w:rPr>
        <w:t>5; 10/7; 10/15</w:t>
      </w:r>
    </w:p>
    <w:p w:rsidR="00BC7448" w:rsidRDefault="00BC7448" w:rsidP="00BC7448">
      <w:pPr>
        <w:spacing w:line="288" w:lineRule="auto"/>
        <w:jc w:val="center"/>
        <w:rPr>
          <w:b/>
          <w:color w:val="000000"/>
          <w:sz w:val="28"/>
          <w:szCs w:val="28"/>
          <w:lang w:val="pl-PL" w:eastAsia="vi-VN"/>
        </w:rPr>
      </w:pPr>
      <w:r w:rsidRPr="00BC3E8B">
        <w:rPr>
          <w:b/>
          <w:color w:val="000000"/>
          <w:sz w:val="28"/>
          <w:szCs w:val="28"/>
          <w:lang w:val="pl-PL" w:eastAsia="vi-VN"/>
        </w:rPr>
        <w:t>NĂM HỌC</w:t>
      </w:r>
      <w:r>
        <w:rPr>
          <w:b/>
          <w:color w:val="000000"/>
          <w:sz w:val="28"/>
          <w:szCs w:val="28"/>
          <w:lang w:val="pl-PL" w:eastAsia="vi-VN"/>
        </w:rPr>
        <w:t>:</w:t>
      </w:r>
      <w:r w:rsidRPr="00BC3E8B">
        <w:rPr>
          <w:b/>
          <w:color w:val="000000"/>
          <w:sz w:val="28"/>
          <w:szCs w:val="28"/>
          <w:lang w:val="pl-PL" w:eastAsia="vi-VN"/>
        </w:rPr>
        <w:t xml:space="preserve"> 202</w:t>
      </w:r>
      <w:r>
        <w:rPr>
          <w:b/>
          <w:color w:val="000000"/>
          <w:sz w:val="28"/>
          <w:szCs w:val="28"/>
          <w:lang w:val="pl-PL" w:eastAsia="vi-VN"/>
        </w:rPr>
        <w:t>2</w:t>
      </w:r>
      <w:r w:rsidRPr="00BC3E8B">
        <w:rPr>
          <w:b/>
          <w:color w:val="000000"/>
          <w:sz w:val="28"/>
          <w:szCs w:val="28"/>
          <w:lang w:val="pl-PL" w:eastAsia="vi-VN"/>
        </w:rPr>
        <w:t>-202</w:t>
      </w:r>
      <w:r>
        <w:rPr>
          <w:b/>
          <w:color w:val="000000"/>
          <w:sz w:val="28"/>
          <w:szCs w:val="28"/>
          <w:lang w:val="pl-PL" w:eastAsia="vi-VN"/>
        </w:rPr>
        <w:t>3</w:t>
      </w:r>
    </w:p>
    <w:p w:rsidR="00BC7448" w:rsidRDefault="00BC7448" w:rsidP="00BC7448">
      <w:pPr>
        <w:spacing w:line="288" w:lineRule="auto"/>
        <w:jc w:val="center"/>
        <w:rPr>
          <w:b/>
          <w:color w:val="000000"/>
          <w:sz w:val="28"/>
          <w:szCs w:val="28"/>
          <w:lang w:val="pl-PL" w:eastAsia="vi-VN"/>
        </w:rPr>
      </w:pPr>
    </w:p>
    <w:p w:rsidR="00BC7448" w:rsidRPr="00BC3E8B" w:rsidRDefault="00BC7448" w:rsidP="00BC7448">
      <w:pPr>
        <w:pStyle w:val="ListParagraph"/>
        <w:numPr>
          <w:ilvl w:val="0"/>
          <w:numId w:val="1"/>
        </w:numPr>
        <w:spacing w:line="288" w:lineRule="auto"/>
        <w:rPr>
          <w:b/>
          <w:color w:val="000000"/>
          <w:sz w:val="28"/>
          <w:szCs w:val="28"/>
          <w:lang w:val="pl-PL" w:eastAsia="vi-VN"/>
        </w:rPr>
      </w:pPr>
      <w:r>
        <w:rPr>
          <w:b/>
          <w:color w:val="000000"/>
          <w:sz w:val="28"/>
          <w:szCs w:val="28"/>
          <w:lang w:val="pl-PL" w:eastAsia="vi-VN"/>
        </w:rPr>
        <w:t>KẾ HOẠCH DẠY HỌC:</w:t>
      </w:r>
    </w:p>
    <w:p w:rsidR="00BC7448" w:rsidRDefault="00BC7448" w:rsidP="00BC7448">
      <w:pPr>
        <w:ind w:left="720"/>
      </w:pPr>
      <w:r w:rsidRPr="00763715">
        <w:rPr>
          <w:sz w:val="28"/>
          <w:szCs w:val="28"/>
        </w:rPr>
        <w:t>Phân phối chương trình</w:t>
      </w:r>
      <w:r>
        <w:t>:</w:t>
      </w:r>
    </w:p>
    <w:p w:rsidR="00BC7448" w:rsidRDefault="00BC7448" w:rsidP="00BC7448">
      <w:pPr>
        <w:ind w:left="720"/>
        <w:jc w:val="center"/>
        <w:rPr>
          <w:b/>
        </w:rPr>
      </w:pPr>
      <w:r w:rsidRPr="007305FB">
        <w:rPr>
          <w:b/>
          <w:sz w:val="28"/>
          <w:szCs w:val="28"/>
        </w:rPr>
        <w:t>HỌC KỲ I ( Từ tuần 1 đến tuàn 18)</w:t>
      </w:r>
    </w:p>
    <w:tbl>
      <w:tblPr>
        <w:tblW w:w="4839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3993"/>
        <w:gridCol w:w="617"/>
        <w:gridCol w:w="740"/>
        <w:gridCol w:w="1731"/>
        <w:gridCol w:w="1518"/>
      </w:tblGrid>
      <w:tr w:rsidR="00BC7448" w:rsidRPr="00393D48" w:rsidTr="00F212E0">
        <w:trPr>
          <w:trHeight w:val="113"/>
          <w:tblHeader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BC7448" w:rsidRDefault="00BC7448" w:rsidP="00F212E0">
            <w:pPr>
              <w:jc w:val="center"/>
              <w:rPr>
                <w:b/>
                <w:lang w:eastAsia="vi-VN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Tên chủ đề /Bài học</w:t>
            </w:r>
          </w:p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Số t</w:t>
            </w:r>
            <w:r w:rsidRPr="00393D48">
              <w:rPr>
                <w:b/>
                <w:lang w:val="vi-VN" w:eastAsia="vi-VN"/>
              </w:rPr>
              <w:t>iết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BC7448" w:rsidRPr="008279D4" w:rsidRDefault="00BC7448" w:rsidP="00F212E0">
            <w:pPr>
              <w:jc w:val="center"/>
              <w:rPr>
                <w:b/>
                <w:lang w:eastAsia="vi-VN"/>
              </w:rPr>
            </w:pPr>
            <w:r w:rsidRPr="008279D4">
              <w:rPr>
                <w:b/>
                <w:lang w:eastAsia="vi-VN"/>
              </w:rPr>
              <w:t>Thời điểm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Thiết bị</w:t>
            </w:r>
            <w:r w:rsidRPr="00393D48">
              <w:rPr>
                <w:b/>
                <w:lang w:val="vi-VN" w:eastAsia="vi-VN"/>
              </w:rPr>
              <w:t xml:space="preserve"> dạy học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val="vi-VN" w:eastAsia="vi-VN"/>
              </w:rPr>
              <w:t xml:space="preserve"> </w:t>
            </w:r>
            <w:r>
              <w:rPr>
                <w:b/>
                <w:lang w:eastAsia="vi-VN"/>
              </w:rPr>
              <w:t>Đ</w:t>
            </w:r>
            <w:r w:rsidRPr="00393D48">
              <w:rPr>
                <w:b/>
                <w:lang w:eastAsia="vi-VN"/>
              </w:rPr>
              <w:t>ịa điểm</w:t>
            </w:r>
            <w:r w:rsidRPr="00393D48">
              <w:rPr>
                <w:b/>
                <w:lang w:val="vi-VN" w:eastAsia="vi-VN"/>
              </w:rPr>
              <w:t xml:space="preserve"> dạy học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1</w:t>
            </w:r>
            <w:r w:rsidRPr="00393D48">
              <w:rPr>
                <w:b/>
                <w:lang w:val="vi-VN" w:eastAsia="vi-VN"/>
              </w:rPr>
              <w:t>)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2</w:t>
            </w:r>
            <w:r w:rsidRPr="00393D48">
              <w:rPr>
                <w:b/>
                <w:lang w:val="vi-VN" w:eastAsia="vi-VN"/>
              </w:rPr>
              <w:t>)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BC7448" w:rsidRPr="008279D4" w:rsidRDefault="00BC7448" w:rsidP="00F212E0">
            <w:pPr>
              <w:jc w:val="center"/>
              <w:rPr>
                <w:b/>
                <w:lang w:val="vi-VN" w:eastAsia="vi-VN"/>
              </w:rPr>
            </w:pPr>
            <w:r w:rsidRPr="008279D4">
              <w:rPr>
                <w:b/>
                <w:lang w:val="vi-VN" w:eastAsia="vi-VN"/>
              </w:rPr>
              <w:t>(</w:t>
            </w:r>
            <w:r w:rsidRPr="008279D4">
              <w:rPr>
                <w:b/>
                <w:lang w:eastAsia="vi-VN"/>
              </w:rPr>
              <w:t>3</w:t>
            </w:r>
            <w:r w:rsidRPr="008279D4">
              <w:rPr>
                <w:b/>
                <w:lang w:val="vi-VN" w:eastAsia="vi-VN"/>
              </w:rPr>
              <w:t>)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4</w:t>
            </w:r>
            <w:r w:rsidRPr="00393D48">
              <w:rPr>
                <w:b/>
                <w:lang w:val="vi-VN" w:eastAsia="vi-VN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5</w:t>
            </w:r>
            <w:r w:rsidRPr="00393D48">
              <w:rPr>
                <w:b/>
                <w:lang w:val="vi-VN" w:eastAsia="vi-VN"/>
              </w:rPr>
              <w:t>)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</w:t>
            </w:r>
          </w:p>
        </w:tc>
        <w:tc>
          <w:tcPr>
            <w:tcW w:w="2154" w:type="pct"/>
            <w:vMerge w:val="restart"/>
          </w:tcPr>
          <w:p w:rsidR="00BC7448" w:rsidRPr="00A9741B" w:rsidRDefault="00BC7448" w:rsidP="00F212E0">
            <w:pPr>
              <w:spacing w:before="60" w:after="60"/>
              <w:jc w:val="both"/>
              <w:rPr>
                <w:bCs/>
                <w:szCs w:val="28"/>
              </w:rPr>
            </w:pPr>
            <w:r w:rsidRPr="00A9741B">
              <w:rPr>
                <w:bCs/>
                <w:szCs w:val="28"/>
              </w:rPr>
              <w:t xml:space="preserve">1. Bài: Sử dụng các yếu tố tự nhiên và dinh dưỡng để rèn luyện sức khỏe và phát triển thể chất. </w:t>
            </w:r>
          </w:p>
          <w:p w:rsidR="00BC7448" w:rsidRPr="00A9741B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A9741B">
              <w:rPr>
                <w:bCs/>
                <w:szCs w:val="28"/>
              </w:rPr>
              <w:t xml:space="preserve">2. </w:t>
            </w:r>
            <w:r w:rsidRPr="00A9741B">
              <w:rPr>
                <w:szCs w:val="28"/>
              </w:rPr>
              <w:t xml:space="preserve">Kĩ thuật di chuyển. </w:t>
            </w:r>
          </w:p>
          <w:p w:rsidR="00BC7448" w:rsidRPr="00A9741B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A9741B">
              <w:rPr>
                <w:szCs w:val="28"/>
              </w:rPr>
              <w:t>3. Kĩ thuậ</w:t>
            </w:r>
            <w:r>
              <w:rPr>
                <w:szCs w:val="28"/>
              </w:rPr>
              <w:t>t dẫn bóng.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BC7448" w:rsidRDefault="00BC7448" w:rsidP="00F212E0">
            <w:pPr>
              <w:spacing w:before="60" w:after="60"/>
              <w:rPr>
                <w:bCs/>
              </w:rPr>
            </w:pPr>
          </w:p>
          <w:p w:rsidR="00BC7448" w:rsidRPr="00A22150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BC7448" w:rsidRDefault="00BC7448" w:rsidP="00F212E0">
            <w:pPr>
              <w:spacing w:before="60" w:after="60"/>
              <w:rPr>
                <w:bCs/>
              </w:rPr>
            </w:pPr>
          </w:p>
          <w:p w:rsidR="00BC7448" w:rsidRPr="00A22150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8279D4" w:rsidRDefault="00BC7448" w:rsidP="00F212E0">
            <w:pPr>
              <w:jc w:val="center"/>
              <w:rPr>
                <w:lang w:eastAsia="vi-VN"/>
              </w:rPr>
            </w:pPr>
            <w:r w:rsidRPr="008279D4">
              <w:rPr>
                <w:lang w:eastAsia="vi-VN"/>
              </w:rPr>
              <w:t>Tuần 1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 giáo khoa  TD 10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8E00EB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 bóng rổ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BC7448" w:rsidRPr="00A22150" w:rsidRDefault="00BC7448" w:rsidP="00F212E0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8279D4" w:rsidRDefault="00BC7448" w:rsidP="00F212E0">
            <w:pPr>
              <w:jc w:val="center"/>
              <w:rPr>
                <w:lang w:val="pl-PL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 rổ</w:t>
            </w: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8E00EB" w:rsidRDefault="00BC7448" w:rsidP="00F212E0">
            <w:pPr>
              <w:jc w:val="center"/>
              <w:rPr>
                <w:lang w:eastAsia="vi-VN"/>
              </w:rPr>
            </w:pP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rPr>
                <w:b/>
                <w:lang w:val="vi-VN" w:eastAsia="vi-VN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2</w:t>
            </w:r>
          </w:p>
        </w:tc>
        <w:tc>
          <w:tcPr>
            <w:tcW w:w="2154" w:type="pct"/>
            <w:vMerge w:val="restart"/>
          </w:tcPr>
          <w:p w:rsidR="00BC7448" w:rsidRPr="00A9741B" w:rsidRDefault="00BC7448" w:rsidP="00F212E0">
            <w:pPr>
              <w:spacing w:before="60" w:after="60"/>
              <w:jc w:val="both"/>
              <w:rPr>
                <w:bCs/>
                <w:szCs w:val="28"/>
              </w:rPr>
            </w:pPr>
            <w:r w:rsidRPr="00A9741B">
              <w:rPr>
                <w:bCs/>
                <w:szCs w:val="28"/>
              </w:rPr>
              <w:t xml:space="preserve">1. Bài: Sử dụng các yếu tố tự nhiên và dinh dưỡng để rèn luyện sức khỏe và phát triển thể chất. </w:t>
            </w:r>
          </w:p>
          <w:p w:rsidR="00BC7448" w:rsidRPr="00A9741B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A9741B">
              <w:rPr>
                <w:bCs/>
                <w:szCs w:val="28"/>
              </w:rPr>
              <w:t xml:space="preserve">2. </w:t>
            </w:r>
            <w:r w:rsidRPr="00A9741B">
              <w:rPr>
                <w:szCs w:val="28"/>
              </w:rPr>
              <w:t xml:space="preserve">Kĩ thuật di chuyển. </w:t>
            </w: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  <w:r w:rsidRPr="00A9741B">
              <w:rPr>
                <w:szCs w:val="28"/>
              </w:rPr>
              <w:t>3. Kĩ thuậ</w:t>
            </w:r>
            <w:r>
              <w:rPr>
                <w:szCs w:val="28"/>
              </w:rPr>
              <w:t>t dẫn bóng.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BC7448" w:rsidRDefault="00BC7448" w:rsidP="00F212E0">
            <w:pPr>
              <w:spacing w:before="60" w:after="60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1</w:t>
            </w:r>
          </w:p>
          <w:p w:rsidR="00BC7448" w:rsidRDefault="00BC7448" w:rsidP="00F212E0">
            <w:pPr>
              <w:spacing w:before="60" w:after="60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8279D4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2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 w:rsidRPr="003A67FD">
              <w:rPr>
                <w:lang w:eastAsia="vi-VN"/>
              </w:rPr>
              <w:t>Sách giáo khoa  TD 10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8E00EB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 bóng rổ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BC7448" w:rsidRDefault="00BC7448" w:rsidP="00F212E0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8279D4" w:rsidRDefault="00BC7448" w:rsidP="00F212E0">
            <w:pPr>
              <w:jc w:val="center"/>
              <w:rPr>
                <w:lang w:eastAsia="vi-VN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 rổ</w:t>
            </w: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8E00EB" w:rsidRDefault="00BC7448" w:rsidP="00F212E0">
            <w:pPr>
              <w:jc w:val="center"/>
              <w:rPr>
                <w:lang w:eastAsia="vi-VN"/>
              </w:rPr>
            </w:pP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3</w:t>
            </w:r>
          </w:p>
        </w:tc>
        <w:tc>
          <w:tcPr>
            <w:tcW w:w="2154" w:type="pct"/>
            <w:vMerge w:val="restart"/>
          </w:tcPr>
          <w:p w:rsidR="00BC7448" w:rsidRPr="00A9741B" w:rsidRDefault="00BC7448" w:rsidP="00F212E0">
            <w:pPr>
              <w:spacing w:before="60" w:after="60"/>
              <w:jc w:val="both"/>
              <w:rPr>
                <w:bCs/>
                <w:szCs w:val="28"/>
              </w:rPr>
            </w:pPr>
            <w:r w:rsidRPr="00A9741B">
              <w:rPr>
                <w:bCs/>
                <w:szCs w:val="28"/>
              </w:rPr>
              <w:t xml:space="preserve">1. Bài: Sử dụng các yếu tố tự nhiên và dinh dưỡng để rèn luyện sức khỏe và phát triển thể chất. </w:t>
            </w:r>
          </w:p>
          <w:p w:rsidR="00BC7448" w:rsidRPr="00A9741B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A9741B">
              <w:rPr>
                <w:bCs/>
                <w:szCs w:val="28"/>
              </w:rPr>
              <w:t xml:space="preserve">2. </w:t>
            </w:r>
            <w:r w:rsidRPr="00A9741B">
              <w:rPr>
                <w:szCs w:val="28"/>
              </w:rPr>
              <w:t xml:space="preserve">Kĩ thuật di chuyển. </w:t>
            </w: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  <w:r w:rsidRPr="00A9741B">
              <w:rPr>
                <w:szCs w:val="28"/>
              </w:rPr>
              <w:t>3. Kĩ thuậ</w:t>
            </w:r>
            <w:r>
              <w:rPr>
                <w:szCs w:val="28"/>
              </w:rPr>
              <w:t>t dẫn bóng.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BC7448" w:rsidRDefault="00BC7448" w:rsidP="00F212E0">
            <w:pPr>
              <w:spacing w:before="60" w:after="60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1</w:t>
            </w:r>
          </w:p>
          <w:p w:rsidR="00BC7448" w:rsidRDefault="00BC7448" w:rsidP="00F212E0">
            <w:pPr>
              <w:spacing w:before="60" w:after="60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8279D4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3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Tranh ảnh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8E00EB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 bóng rổ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BC7448" w:rsidRDefault="00BC7448" w:rsidP="00F212E0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8279D4" w:rsidRDefault="00BC7448" w:rsidP="00F212E0">
            <w:pPr>
              <w:jc w:val="center"/>
              <w:rPr>
                <w:lang w:eastAsia="vi-VN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 rổ</w:t>
            </w: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8E00EB" w:rsidRDefault="00BC7448" w:rsidP="00F212E0">
            <w:pPr>
              <w:jc w:val="center"/>
              <w:rPr>
                <w:lang w:eastAsia="vi-VN"/>
              </w:rPr>
            </w:pP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4</w:t>
            </w:r>
          </w:p>
        </w:tc>
        <w:tc>
          <w:tcPr>
            <w:tcW w:w="2154" w:type="pct"/>
            <w:vMerge w:val="restart"/>
          </w:tcPr>
          <w:p w:rsidR="00BC7448" w:rsidRPr="00A9741B" w:rsidRDefault="00BC7448" w:rsidP="00F212E0">
            <w:pPr>
              <w:spacing w:before="60" w:after="60"/>
              <w:jc w:val="both"/>
              <w:rPr>
                <w:bCs/>
                <w:szCs w:val="28"/>
              </w:rPr>
            </w:pPr>
            <w:r w:rsidRPr="00A9741B">
              <w:rPr>
                <w:bCs/>
                <w:szCs w:val="28"/>
              </w:rPr>
              <w:t xml:space="preserve">1. Bài: Sử dụng các yếu tố tự nhiên và </w:t>
            </w:r>
            <w:r w:rsidRPr="00A9741B">
              <w:rPr>
                <w:bCs/>
                <w:szCs w:val="28"/>
              </w:rPr>
              <w:lastRenderedPageBreak/>
              <w:t xml:space="preserve">dinh dưỡng để rèn luyện sức khỏe và phát triển thể chất. </w:t>
            </w:r>
          </w:p>
          <w:p w:rsidR="00BC7448" w:rsidRPr="00A9741B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A9741B">
              <w:rPr>
                <w:bCs/>
                <w:szCs w:val="28"/>
              </w:rPr>
              <w:t xml:space="preserve">2. </w:t>
            </w:r>
            <w:r w:rsidRPr="00A9741B">
              <w:rPr>
                <w:szCs w:val="28"/>
              </w:rPr>
              <w:t xml:space="preserve">Kĩ thuật di chuyển. </w:t>
            </w: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  <w:r w:rsidRPr="00A9741B">
              <w:rPr>
                <w:szCs w:val="28"/>
              </w:rPr>
              <w:t>3. Kĩ thuậ</w:t>
            </w:r>
            <w:r>
              <w:rPr>
                <w:szCs w:val="28"/>
              </w:rPr>
              <w:t>t dẫn bóng.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BC7448" w:rsidRDefault="00BC7448" w:rsidP="00F212E0">
            <w:pPr>
              <w:spacing w:before="60" w:after="60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lastRenderedPageBreak/>
              <w:t>Tiết 1</w:t>
            </w:r>
          </w:p>
          <w:p w:rsidR="00BC7448" w:rsidRDefault="00BC7448" w:rsidP="00F212E0">
            <w:pPr>
              <w:spacing w:before="60" w:after="60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8279D4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lastRenderedPageBreak/>
              <w:t xml:space="preserve">Tuần </w:t>
            </w:r>
            <w:r>
              <w:rPr>
                <w:lang w:eastAsia="vi-VN"/>
              </w:rPr>
              <w:lastRenderedPageBreak/>
              <w:t>4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lastRenderedPageBreak/>
              <w:t>Tranh ảnh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48" w:rsidRDefault="00BC7448" w:rsidP="00F212E0">
            <w:r w:rsidRPr="009F52E6">
              <w:rPr>
                <w:lang w:eastAsia="vi-VN"/>
              </w:rPr>
              <w:t>Sân bóng rổ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BC7448" w:rsidRDefault="00BC7448" w:rsidP="00F212E0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8279D4" w:rsidRDefault="00BC7448" w:rsidP="00F212E0">
            <w:pPr>
              <w:jc w:val="center"/>
              <w:rPr>
                <w:lang w:eastAsia="vi-VN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 rổ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48" w:rsidRDefault="00BC7448" w:rsidP="00F212E0">
            <w:r w:rsidRPr="009F52E6">
              <w:rPr>
                <w:lang w:eastAsia="vi-VN"/>
              </w:rPr>
              <w:t>Sân bóng rổ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lastRenderedPageBreak/>
              <w:t>5</w:t>
            </w:r>
          </w:p>
        </w:tc>
        <w:tc>
          <w:tcPr>
            <w:tcW w:w="2154" w:type="pct"/>
            <w:vMerge w:val="restart"/>
          </w:tcPr>
          <w:p w:rsidR="00BC7448" w:rsidRPr="00A9741B" w:rsidRDefault="00BC7448" w:rsidP="00F212E0">
            <w:pPr>
              <w:spacing w:before="60" w:after="60"/>
              <w:jc w:val="both"/>
              <w:rPr>
                <w:bCs/>
                <w:szCs w:val="28"/>
              </w:rPr>
            </w:pPr>
            <w:r w:rsidRPr="00A9741B">
              <w:rPr>
                <w:bCs/>
                <w:szCs w:val="28"/>
              </w:rPr>
              <w:t xml:space="preserve">1. Bài: Sử dụng các yếu tố tự nhiên và dinh dưỡng để rèn luyện sức khỏe và phát triển thể chất. </w:t>
            </w:r>
          </w:p>
          <w:p w:rsidR="00BC7448" w:rsidRPr="00A9741B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A9741B">
              <w:rPr>
                <w:bCs/>
                <w:szCs w:val="28"/>
              </w:rPr>
              <w:t xml:space="preserve">2. </w:t>
            </w:r>
            <w:r w:rsidRPr="00A9741B">
              <w:rPr>
                <w:szCs w:val="28"/>
              </w:rPr>
              <w:t xml:space="preserve">Kĩ thuật di chuyển. </w:t>
            </w:r>
          </w:p>
          <w:p w:rsidR="00BC7448" w:rsidRPr="00F61DC2" w:rsidRDefault="00BC7448" w:rsidP="00F212E0">
            <w:pPr>
              <w:spacing w:before="60" w:after="60"/>
              <w:jc w:val="both"/>
              <w:rPr>
                <w:b/>
                <w:bCs/>
                <w:szCs w:val="28"/>
              </w:rPr>
            </w:pPr>
            <w:r w:rsidRPr="00A9741B">
              <w:rPr>
                <w:szCs w:val="28"/>
              </w:rPr>
              <w:t>3. Kĩ thuậ</w:t>
            </w:r>
            <w:r>
              <w:rPr>
                <w:szCs w:val="28"/>
              </w:rPr>
              <w:t>t dẫn bóng.</w:t>
            </w:r>
          </w:p>
        </w:tc>
        <w:tc>
          <w:tcPr>
            <w:tcW w:w="333" w:type="pct"/>
            <w:shd w:val="clear" w:color="auto" w:fill="auto"/>
          </w:tcPr>
          <w:p w:rsidR="00BC7448" w:rsidRDefault="00BC7448" w:rsidP="00F212E0">
            <w:pPr>
              <w:spacing w:before="60" w:after="60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8279D4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5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Tranh ảnh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48" w:rsidRDefault="00BC7448" w:rsidP="00F212E0">
            <w:r w:rsidRPr="009F52E6">
              <w:rPr>
                <w:lang w:eastAsia="vi-VN"/>
              </w:rPr>
              <w:t>Sân bóng rổ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shd w:val="clear" w:color="auto" w:fill="auto"/>
          </w:tcPr>
          <w:p w:rsidR="00BC7448" w:rsidRDefault="00BC7448" w:rsidP="00F212E0">
            <w:pPr>
              <w:spacing w:before="60" w:after="60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/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8279D4" w:rsidRDefault="00BC7448" w:rsidP="00F212E0">
            <w:pPr>
              <w:jc w:val="center"/>
              <w:rPr>
                <w:lang w:eastAsia="vi-VN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 rổ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48" w:rsidRDefault="00BC7448" w:rsidP="00F212E0">
            <w:r w:rsidRPr="009F52E6">
              <w:rPr>
                <w:lang w:eastAsia="vi-VN"/>
              </w:rPr>
              <w:t>Sân bóng rổ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6</w:t>
            </w:r>
          </w:p>
        </w:tc>
        <w:tc>
          <w:tcPr>
            <w:tcW w:w="2154" w:type="pct"/>
            <w:vMerge w:val="restart"/>
          </w:tcPr>
          <w:p w:rsidR="00BC7448" w:rsidRDefault="00BC7448" w:rsidP="00F212E0">
            <w:pPr>
              <w:spacing w:before="60" w:after="60"/>
              <w:jc w:val="both"/>
              <w:rPr>
                <w:bCs/>
                <w:szCs w:val="28"/>
              </w:rPr>
            </w:pPr>
            <w:r w:rsidRPr="00233C45">
              <w:rPr>
                <w:bCs/>
                <w:szCs w:val="28"/>
              </w:rPr>
              <w:t xml:space="preserve">1. Bài: </w:t>
            </w:r>
            <w:r>
              <w:rPr>
                <w:bCs/>
                <w:szCs w:val="28"/>
              </w:rPr>
              <w:t>Sơ lược lịch sử phát triển môn bóng rổ trên thế giới và Việt Nam.</w:t>
            </w:r>
          </w:p>
          <w:p w:rsidR="00BC7448" w:rsidRPr="00A9741B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A9741B">
              <w:rPr>
                <w:bCs/>
                <w:szCs w:val="28"/>
              </w:rPr>
              <w:t xml:space="preserve">2. </w:t>
            </w:r>
            <w:r w:rsidRPr="00A9741B">
              <w:rPr>
                <w:szCs w:val="28"/>
              </w:rPr>
              <w:t xml:space="preserve">Kĩ thuật di chuyển. </w:t>
            </w:r>
          </w:p>
          <w:p w:rsidR="00BC7448" w:rsidRPr="00233C45" w:rsidRDefault="00BC7448" w:rsidP="00F212E0">
            <w:pPr>
              <w:spacing w:before="60" w:after="60"/>
              <w:jc w:val="both"/>
              <w:rPr>
                <w:b/>
                <w:bCs/>
                <w:szCs w:val="28"/>
              </w:rPr>
            </w:pPr>
            <w:r w:rsidRPr="00A9741B">
              <w:rPr>
                <w:szCs w:val="28"/>
              </w:rPr>
              <w:t>3. Kĩ thuậ</w:t>
            </w:r>
            <w:r>
              <w:rPr>
                <w:szCs w:val="28"/>
              </w:rPr>
              <w:t>t dẫn bóng.</w:t>
            </w:r>
          </w:p>
        </w:tc>
        <w:tc>
          <w:tcPr>
            <w:tcW w:w="333" w:type="pct"/>
            <w:shd w:val="clear" w:color="auto" w:fill="auto"/>
          </w:tcPr>
          <w:p w:rsidR="00BC7448" w:rsidRDefault="00BC7448" w:rsidP="00F212E0">
            <w:pPr>
              <w:spacing w:before="60" w:after="60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8279D4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6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Tranh ảnh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48" w:rsidRDefault="00BC7448" w:rsidP="00F212E0">
            <w:r w:rsidRPr="009F52E6">
              <w:rPr>
                <w:lang w:eastAsia="vi-VN"/>
              </w:rPr>
              <w:t>Sân bóng rổ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shd w:val="clear" w:color="auto" w:fill="auto"/>
          </w:tcPr>
          <w:p w:rsidR="00BC7448" w:rsidRDefault="00BC7448" w:rsidP="00F212E0">
            <w:pPr>
              <w:spacing w:before="60" w:after="60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8279D4" w:rsidRDefault="00BC7448" w:rsidP="00F212E0">
            <w:pPr>
              <w:jc w:val="center"/>
              <w:rPr>
                <w:lang w:val="pl-PL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48" w:rsidRDefault="00BC7448" w:rsidP="00F212E0">
            <w:r w:rsidRPr="009F52E6">
              <w:rPr>
                <w:lang w:eastAsia="vi-VN"/>
              </w:rPr>
              <w:t>Sân bóng rổ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rPr>
                <w:b/>
                <w:lang w:eastAsia="vi-VN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eastAsia="vi-VN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7</w:t>
            </w:r>
          </w:p>
        </w:tc>
        <w:tc>
          <w:tcPr>
            <w:tcW w:w="2154" w:type="pct"/>
            <w:vMerge w:val="restart"/>
          </w:tcPr>
          <w:p w:rsidR="00BC7448" w:rsidRDefault="00BC7448" w:rsidP="00F212E0">
            <w:pPr>
              <w:spacing w:before="60" w:after="60"/>
              <w:jc w:val="both"/>
              <w:rPr>
                <w:bCs/>
                <w:szCs w:val="28"/>
              </w:rPr>
            </w:pPr>
            <w:r w:rsidRPr="00233C45">
              <w:rPr>
                <w:bCs/>
                <w:szCs w:val="28"/>
              </w:rPr>
              <w:t xml:space="preserve">1. Bài: </w:t>
            </w:r>
            <w:r>
              <w:rPr>
                <w:bCs/>
                <w:szCs w:val="28"/>
              </w:rPr>
              <w:t>Sơ lược lịch sử phát triển môn bóng rổ trên thế giới và Việt Nam.</w:t>
            </w:r>
          </w:p>
          <w:p w:rsidR="00BC7448" w:rsidRPr="00A9741B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A9741B">
              <w:rPr>
                <w:bCs/>
                <w:szCs w:val="28"/>
              </w:rPr>
              <w:t xml:space="preserve">2. </w:t>
            </w:r>
            <w:r w:rsidRPr="00A9741B">
              <w:rPr>
                <w:szCs w:val="28"/>
              </w:rPr>
              <w:t xml:space="preserve">Kĩ thuật di chuyển. </w:t>
            </w: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  <w:r w:rsidRPr="00A9741B">
              <w:rPr>
                <w:szCs w:val="28"/>
              </w:rPr>
              <w:t>3. Kĩ thuậ</w:t>
            </w:r>
            <w:r>
              <w:rPr>
                <w:szCs w:val="28"/>
              </w:rPr>
              <w:t>t dẫn bóng.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BC7448" w:rsidRDefault="00BC7448" w:rsidP="00F212E0">
            <w:pPr>
              <w:spacing w:before="60" w:after="60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BC7448" w:rsidRDefault="00BC7448" w:rsidP="00F212E0">
            <w:pPr>
              <w:spacing w:before="60" w:after="60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8279D4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7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Tranh ảnh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48" w:rsidRDefault="00BC7448" w:rsidP="00F212E0">
            <w:r w:rsidRPr="009F52E6">
              <w:rPr>
                <w:lang w:eastAsia="vi-VN"/>
              </w:rPr>
              <w:t>Sân bóng rổ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8279D4" w:rsidRDefault="00BC7448" w:rsidP="00F212E0">
            <w:pPr>
              <w:jc w:val="center"/>
              <w:rPr>
                <w:lang w:val="pl-PL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48" w:rsidRDefault="00BC7448" w:rsidP="00F212E0">
            <w:r w:rsidRPr="00802302"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48" w:rsidRDefault="00BC7448" w:rsidP="00F212E0">
            <w:r w:rsidRPr="009F52E6">
              <w:rPr>
                <w:lang w:eastAsia="vi-VN"/>
              </w:rPr>
              <w:t>Sân bóng rổ</w:t>
            </w:r>
          </w:p>
        </w:tc>
      </w:tr>
      <w:tr w:rsidR="00BC7448" w:rsidRPr="00393D48" w:rsidTr="00F212E0">
        <w:trPr>
          <w:trHeight w:val="1526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8</w:t>
            </w:r>
          </w:p>
        </w:tc>
        <w:tc>
          <w:tcPr>
            <w:tcW w:w="2154" w:type="pct"/>
            <w:vMerge w:val="restart"/>
          </w:tcPr>
          <w:p w:rsidR="00BC7448" w:rsidRDefault="00BC7448" w:rsidP="00F212E0">
            <w:pPr>
              <w:spacing w:before="60" w:after="60"/>
              <w:jc w:val="both"/>
              <w:rPr>
                <w:bCs/>
                <w:szCs w:val="28"/>
              </w:rPr>
            </w:pPr>
            <w:r w:rsidRPr="00233C45">
              <w:rPr>
                <w:bCs/>
                <w:szCs w:val="28"/>
              </w:rPr>
              <w:t xml:space="preserve">1. Bài: </w:t>
            </w:r>
            <w:r>
              <w:rPr>
                <w:bCs/>
                <w:szCs w:val="28"/>
              </w:rPr>
              <w:t>Sơ lược lịch sử phát triển môn bóng rổ trên thế giới và Việt Nam.</w:t>
            </w:r>
          </w:p>
          <w:p w:rsidR="00BC7448" w:rsidRPr="00A9741B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A9741B">
              <w:rPr>
                <w:bCs/>
                <w:szCs w:val="28"/>
              </w:rPr>
              <w:t xml:space="preserve">2. </w:t>
            </w:r>
            <w:r w:rsidRPr="00A9741B">
              <w:rPr>
                <w:szCs w:val="28"/>
              </w:rPr>
              <w:t xml:space="preserve">Kĩ thuật di chuyển. </w:t>
            </w: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  <w:r w:rsidRPr="00A9741B">
              <w:rPr>
                <w:szCs w:val="28"/>
              </w:rPr>
              <w:t>3. Kĩ thuậ</w:t>
            </w:r>
            <w:r>
              <w:rPr>
                <w:szCs w:val="28"/>
              </w:rPr>
              <w:t>t dẫn bóng.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BC7448" w:rsidRDefault="00BC7448" w:rsidP="00F212E0">
            <w:pPr>
              <w:spacing w:before="60" w:after="60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8279D4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8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448" w:rsidRDefault="00BC7448" w:rsidP="00F212E0">
            <w:r w:rsidRPr="00802302">
              <w:rPr>
                <w:lang w:eastAsia="vi-VN"/>
              </w:rPr>
              <w:t>Còi, 5 quả bóng</w:t>
            </w:r>
          </w:p>
          <w:p w:rsidR="00BC7448" w:rsidRDefault="00BC7448" w:rsidP="00F212E0">
            <w:pPr>
              <w:jc w:val="center"/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48" w:rsidRDefault="00BC7448" w:rsidP="00F212E0">
            <w:r w:rsidRPr="009F52E6">
              <w:rPr>
                <w:lang w:eastAsia="vi-VN"/>
              </w:rPr>
              <w:t>Sân bóng rổ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8279D4" w:rsidRDefault="00BC7448" w:rsidP="00F212E0">
            <w:pPr>
              <w:jc w:val="center"/>
              <w:rPr>
                <w:lang w:val="pl-PL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48" w:rsidRDefault="00BC7448" w:rsidP="00F212E0">
            <w:r w:rsidRPr="009F52E6">
              <w:rPr>
                <w:lang w:eastAsia="vi-VN"/>
              </w:rPr>
              <w:t>Sân bóng rổ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9</w:t>
            </w:r>
          </w:p>
        </w:tc>
        <w:tc>
          <w:tcPr>
            <w:tcW w:w="2154" w:type="pct"/>
            <w:vMerge w:val="restart"/>
          </w:tcPr>
          <w:p w:rsidR="00BC7448" w:rsidRPr="00A9741B" w:rsidRDefault="00BC7448" w:rsidP="00F212E0">
            <w:pPr>
              <w:spacing w:before="60" w:after="60"/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>1</w:t>
            </w:r>
            <w:r w:rsidRPr="00A9741B">
              <w:rPr>
                <w:bCs/>
                <w:szCs w:val="28"/>
              </w:rPr>
              <w:t xml:space="preserve">. </w:t>
            </w:r>
            <w:r w:rsidRPr="00A9741B">
              <w:rPr>
                <w:szCs w:val="28"/>
              </w:rPr>
              <w:t xml:space="preserve">Kĩ thuật di chuyển. </w:t>
            </w: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  <w:r>
              <w:rPr>
                <w:szCs w:val="28"/>
              </w:rPr>
              <w:t>2</w:t>
            </w:r>
            <w:r w:rsidRPr="00A9741B">
              <w:rPr>
                <w:szCs w:val="28"/>
              </w:rPr>
              <w:t>. Kĩ thuậ</w:t>
            </w:r>
            <w:r>
              <w:rPr>
                <w:szCs w:val="28"/>
              </w:rPr>
              <w:t>t dẫn bóng.</w:t>
            </w: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  <w:r w:rsidRPr="00B42091">
              <w:rPr>
                <w:b/>
                <w:bCs/>
                <w:highlight w:val="yellow"/>
              </w:rPr>
              <w:t>Kiểm tra giữa kỳ I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BC7448" w:rsidRDefault="00BC7448" w:rsidP="00F212E0">
            <w:pPr>
              <w:spacing w:before="60" w:after="60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BC7448" w:rsidRDefault="00BC7448" w:rsidP="00F212E0">
            <w:pPr>
              <w:spacing w:before="60" w:after="60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8279D4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9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48" w:rsidRDefault="00BC7448" w:rsidP="00F212E0">
            <w:r w:rsidRPr="009F52E6">
              <w:rPr>
                <w:lang w:eastAsia="vi-VN"/>
              </w:rPr>
              <w:t>Sân bóng rổ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8279D4" w:rsidRDefault="00BC7448" w:rsidP="00F212E0">
            <w:pPr>
              <w:jc w:val="center"/>
              <w:rPr>
                <w:lang w:val="it-IT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48" w:rsidRDefault="00BC7448" w:rsidP="00F212E0">
            <w:r w:rsidRPr="009F52E6">
              <w:rPr>
                <w:lang w:eastAsia="vi-VN"/>
              </w:rPr>
              <w:t>Sân bóng rổ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10</w:t>
            </w:r>
          </w:p>
        </w:tc>
        <w:tc>
          <w:tcPr>
            <w:tcW w:w="2154" w:type="pct"/>
            <w:vMerge w:val="restart"/>
            <w:shd w:val="clear" w:color="auto" w:fill="FFE599"/>
          </w:tcPr>
          <w:p w:rsidR="00BC7448" w:rsidRPr="00D8392C" w:rsidRDefault="00BC7448" w:rsidP="00F212E0">
            <w:pPr>
              <w:spacing w:before="60" w:after="60"/>
              <w:jc w:val="both"/>
              <w:rPr>
                <w:bCs/>
                <w:szCs w:val="28"/>
              </w:rPr>
            </w:pPr>
            <w:r w:rsidRPr="00D8392C">
              <w:rPr>
                <w:bCs/>
                <w:szCs w:val="28"/>
              </w:rPr>
              <w:t xml:space="preserve">1. Bài: Một số điều luật về sân tập, </w:t>
            </w:r>
            <w:r w:rsidRPr="00D8392C">
              <w:rPr>
                <w:bCs/>
                <w:szCs w:val="28"/>
              </w:rPr>
              <w:lastRenderedPageBreak/>
              <w:t xml:space="preserve">dụng cụ và thi đấu bóng rổ. </w:t>
            </w:r>
          </w:p>
          <w:p w:rsidR="00BC7448" w:rsidRPr="00D8392C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D8392C">
              <w:rPr>
                <w:szCs w:val="28"/>
              </w:rPr>
              <w:t xml:space="preserve">2. Kĩ thuật dẫn bóng. </w:t>
            </w:r>
          </w:p>
          <w:p w:rsidR="00BC7448" w:rsidRPr="00D8392C" w:rsidRDefault="00BC7448" w:rsidP="00F212E0">
            <w:pPr>
              <w:spacing w:before="60" w:after="60"/>
              <w:jc w:val="both"/>
              <w:rPr>
                <w:bCs/>
                <w:szCs w:val="28"/>
              </w:rPr>
            </w:pPr>
            <w:r w:rsidRPr="00D8392C">
              <w:rPr>
                <w:szCs w:val="28"/>
              </w:rPr>
              <w:t>3. Kĩ thuật bắt và chuyền bóng bằng 2 tay trước ngực</w:t>
            </w:r>
            <w:r>
              <w:rPr>
                <w:szCs w:val="28"/>
              </w:rPr>
              <w:t>.</w:t>
            </w:r>
          </w:p>
        </w:tc>
        <w:tc>
          <w:tcPr>
            <w:tcW w:w="333" w:type="pct"/>
            <w:vMerge w:val="restart"/>
            <w:shd w:val="clear" w:color="auto" w:fill="FFE599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lastRenderedPageBreak/>
              <w:t xml:space="preserve">Tiết </w:t>
            </w:r>
            <w:r w:rsidRPr="00A22150">
              <w:rPr>
                <w:bCs/>
              </w:rPr>
              <w:lastRenderedPageBreak/>
              <w:t>1</w:t>
            </w:r>
          </w:p>
          <w:p w:rsidR="00BC7448" w:rsidRDefault="00BC7448" w:rsidP="00F212E0">
            <w:pPr>
              <w:spacing w:before="60" w:after="60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C7448" w:rsidRPr="008279D4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lastRenderedPageBreak/>
              <w:t xml:space="preserve">Tuần </w:t>
            </w:r>
            <w:r>
              <w:rPr>
                <w:lang w:eastAsia="vi-VN"/>
              </w:rPr>
              <w:lastRenderedPageBreak/>
              <w:t>10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lastRenderedPageBreak/>
              <w:t xml:space="preserve">Còi, 5 quả </w:t>
            </w:r>
            <w:r>
              <w:rPr>
                <w:lang w:eastAsia="vi-VN"/>
              </w:rPr>
              <w:lastRenderedPageBreak/>
              <w:t>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BC7448" w:rsidRDefault="00BC7448" w:rsidP="00F212E0">
            <w:r w:rsidRPr="009F52E6">
              <w:rPr>
                <w:lang w:eastAsia="vi-VN"/>
              </w:rPr>
              <w:lastRenderedPageBreak/>
              <w:t>Sân bóng rổ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8279D4" w:rsidRDefault="00BC7448" w:rsidP="00F212E0">
            <w:pPr>
              <w:jc w:val="center"/>
              <w:rPr>
                <w:lang w:val="it-IT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48" w:rsidRDefault="00BC7448" w:rsidP="00F212E0">
            <w:r w:rsidRPr="009F52E6">
              <w:rPr>
                <w:lang w:eastAsia="vi-VN"/>
              </w:rPr>
              <w:t>Sân bóng rổ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lastRenderedPageBreak/>
              <w:t>11</w:t>
            </w:r>
          </w:p>
        </w:tc>
        <w:tc>
          <w:tcPr>
            <w:tcW w:w="2154" w:type="pct"/>
          </w:tcPr>
          <w:p w:rsidR="00BC7448" w:rsidRPr="00D8392C" w:rsidRDefault="00BC7448" w:rsidP="00F212E0">
            <w:pPr>
              <w:spacing w:before="60" w:after="60"/>
              <w:jc w:val="both"/>
              <w:rPr>
                <w:bCs/>
                <w:szCs w:val="28"/>
              </w:rPr>
            </w:pPr>
            <w:r w:rsidRPr="00D8392C">
              <w:rPr>
                <w:bCs/>
                <w:szCs w:val="28"/>
              </w:rPr>
              <w:t xml:space="preserve">1. Bài: Một số điều luật về sân tập, dụng cụ và thi đấu bóng rổ. </w:t>
            </w:r>
          </w:p>
          <w:p w:rsidR="00BC7448" w:rsidRPr="00D8392C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D8392C">
              <w:rPr>
                <w:szCs w:val="28"/>
              </w:rPr>
              <w:t xml:space="preserve">2. Kĩ thuật dẫn bóng. </w:t>
            </w: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  <w:r w:rsidRPr="00D8392C">
              <w:rPr>
                <w:szCs w:val="28"/>
              </w:rPr>
              <w:t>3. Kĩ thuật bắt và chuyền bóng bằng 2 tay trước ngực</w:t>
            </w:r>
            <w:r>
              <w:rPr>
                <w:szCs w:val="28"/>
              </w:rPr>
              <w:t>.</w:t>
            </w:r>
          </w:p>
        </w:tc>
        <w:tc>
          <w:tcPr>
            <w:tcW w:w="333" w:type="pct"/>
            <w:shd w:val="clear" w:color="auto" w:fill="auto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8279D4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11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A67FD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48" w:rsidRDefault="00BC7448" w:rsidP="00F212E0">
            <w:r w:rsidRPr="009F52E6">
              <w:rPr>
                <w:lang w:eastAsia="vi-VN"/>
              </w:rPr>
              <w:t>Sân bóng rổ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shd w:val="clear" w:color="auto" w:fill="auto"/>
          </w:tcPr>
          <w:p w:rsidR="00BC7448" w:rsidRDefault="00BC7448" w:rsidP="00F212E0">
            <w:pPr>
              <w:spacing w:before="60" w:after="60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8279D4" w:rsidRDefault="00BC7448" w:rsidP="00F212E0">
            <w:pPr>
              <w:jc w:val="center"/>
              <w:rPr>
                <w:lang w:val="vi-VN" w:eastAsia="vi-VN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48" w:rsidRDefault="00BC7448" w:rsidP="00F212E0">
            <w:r w:rsidRPr="009F52E6">
              <w:rPr>
                <w:lang w:eastAsia="vi-VN"/>
              </w:rPr>
              <w:t>Sân bóng rổ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12</w:t>
            </w:r>
          </w:p>
        </w:tc>
        <w:tc>
          <w:tcPr>
            <w:tcW w:w="2154" w:type="pct"/>
            <w:vMerge w:val="restart"/>
            <w:shd w:val="clear" w:color="auto" w:fill="FFE599"/>
          </w:tcPr>
          <w:p w:rsidR="00BC7448" w:rsidRPr="00D8392C" w:rsidRDefault="00BC7448" w:rsidP="00F212E0">
            <w:pPr>
              <w:spacing w:before="60" w:after="60"/>
              <w:jc w:val="both"/>
              <w:rPr>
                <w:bCs/>
                <w:szCs w:val="28"/>
              </w:rPr>
            </w:pPr>
            <w:r w:rsidRPr="00D8392C">
              <w:rPr>
                <w:bCs/>
                <w:szCs w:val="28"/>
              </w:rPr>
              <w:t xml:space="preserve">1. Bài: Một số điều luật về sân tập, dụng cụ và thi đấu bóng rổ. </w:t>
            </w:r>
          </w:p>
          <w:p w:rsidR="00BC7448" w:rsidRPr="00D8392C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D8392C">
              <w:rPr>
                <w:szCs w:val="28"/>
              </w:rPr>
              <w:t xml:space="preserve">2. Kĩ thuật dẫn bóng. </w:t>
            </w: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  <w:r w:rsidRPr="00D8392C">
              <w:rPr>
                <w:szCs w:val="28"/>
              </w:rPr>
              <w:t>3. Kĩ thuật bắt và chuyền bóng bằng 2 tay trước ngực</w:t>
            </w:r>
            <w:r>
              <w:rPr>
                <w:szCs w:val="28"/>
              </w:rPr>
              <w:t>.</w:t>
            </w:r>
          </w:p>
        </w:tc>
        <w:tc>
          <w:tcPr>
            <w:tcW w:w="333" w:type="pct"/>
            <w:vMerge w:val="restart"/>
            <w:shd w:val="clear" w:color="auto" w:fill="FFE599"/>
          </w:tcPr>
          <w:p w:rsidR="00BC7448" w:rsidRDefault="00BC7448" w:rsidP="00F212E0">
            <w:pPr>
              <w:spacing w:before="60" w:after="60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BC7448" w:rsidRDefault="00BC7448" w:rsidP="00F212E0">
            <w:pPr>
              <w:spacing w:before="60" w:after="60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C7448" w:rsidRPr="008279D4" w:rsidRDefault="00BC7448" w:rsidP="00F212E0">
            <w:pPr>
              <w:jc w:val="center"/>
              <w:rPr>
                <w:spacing w:val="-6"/>
                <w:lang w:val="it-IT"/>
              </w:rPr>
            </w:pPr>
            <w:r>
              <w:rPr>
                <w:spacing w:val="-6"/>
                <w:lang w:val="it-IT"/>
              </w:rPr>
              <w:t>Tuần 12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BC7448" w:rsidRDefault="00BC7448" w:rsidP="00F212E0">
            <w:r w:rsidRPr="009F52E6">
              <w:rPr>
                <w:lang w:eastAsia="vi-VN"/>
              </w:rPr>
              <w:t>Sân bóng rổ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8279D4" w:rsidRDefault="00BC7448" w:rsidP="00F212E0">
            <w:pPr>
              <w:jc w:val="center"/>
              <w:rPr>
                <w:lang w:eastAsia="vi-VN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48" w:rsidRDefault="00BC7448" w:rsidP="00F212E0">
            <w:r w:rsidRPr="009F52E6">
              <w:rPr>
                <w:lang w:eastAsia="vi-VN"/>
              </w:rPr>
              <w:t>Sân bóng rổ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13</w:t>
            </w:r>
          </w:p>
        </w:tc>
        <w:tc>
          <w:tcPr>
            <w:tcW w:w="2154" w:type="pct"/>
            <w:vMerge w:val="restart"/>
          </w:tcPr>
          <w:p w:rsidR="00BC7448" w:rsidRPr="00D8392C" w:rsidRDefault="00BC7448" w:rsidP="00F212E0">
            <w:pPr>
              <w:spacing w:before="60" w:after="60"/>
              <w:jc w:val="both"/>
              <w:rPr>
                <w:bCs/>
                <w:szCs w:val="28"/>
              </w:rPr>
            </w:pPr>
            <w:r w:rsidRPr="00D8392C">
              <w:rPr>
                <w:bCs/>
                <w:szCs w:val="28"/>
              </w:rPr>
              <w:t xml:space="preserve">1. Bài: Một số điều luật về sân tập, dụng cụ và thi đấu bóng rổ. </w:t>
            </w:r>
          </w:p>
          <w:p w:rsidR="00BC7448" w:rsidRPr="00D8392C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D8392C">
              <w:rPr>
                <w:szCs w:val="28"/>
              </w:rPr>
              <w:t xml:space="preserve">2. Kĩ thuật dẫn bóng. </w:t>
            </w: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  <w:r w:rsidRPr="00D8392C">
              <w:rPr>
                <w:szCs w:val="28"/>
              </w:rPr>
              <w:t>3. Kĩ thuật bắt và chuyền bóng bằng 2 tay trước ngực</w:t>
            </w:r>
            <w:r>
              <w:rPr>
                <w:szCs w:val="28"/>
              </w:rPr>
              <w:t>.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BC7448" w:rsidRDefault="00BC7448" w:rsidP="00F212E0">
            <w:pPr>
              <w:spacing w:before="60" w:after="60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BC7448" w:rsidRDefault="00BC7448" w:rsidP="00F212E0">
            <w:pPr>
              <w:spacing w:before="60" w:after="60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8279D4" w:rsidRDefault="00BC7448" w:rsidP="00F212E0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Tuần 13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A67FD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48" w:rsidRDefault="00BC7448" w:rsidP="00F212E0">
            <w:r w:rsidRPr="009F52E6">
              <w:rPr>
                <w:lang w:eastAsia="vi-VN"/>
              </w:rPr>
              <w:t>Sân bóng rổ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8279D4" w:rsidRDefault="00BC7448" w:rsidP="00F212E0">
            <w:pPr>
              <w:jc w:val="center"/>
              <w:rPr>
                <w:spacing w:val="-6"/>
                <w:lang w:val="it-IT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48" w:rsidRDefault="00BC7448" w:rsidP="00F212E0">
            <w:r w:rsidRPr="009F52E6">
              <w:rPr>
                <w:lang w:eastAsia="vi-VN"/>
              </w:rPr>
              <w:t>Sân bóng rổ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14</w:t>
            </w:r>
          </w:p>
        </w:tc>
        <w:tc>
          <w:tcPr>
            <w:tcW w:w="2154" w:type="pct"/>
            <w:vMerge w:val="restart"/>
          </w:tcPr>
          <w:p w:rsidR="00BC7448" w:rsidRPr="00D8392C" w:rsidRDefault="00BC7448" w:rsidP="00F212E0">
            <w:pPr>
              <w:spacing w:before="60" w:after="60"/>
              <w:jc w:val="both"/>
              <w:rPr>
                <w:bCs/>
                <w:szCs w:val="28"/>
              </w:rPr>
            </w:pPr>
            <w:r w:rsidRPr="00D8392C">
              <w:rPr>
                <w:bCs/>
                <w:szCs w:val="28"/>
              </w:rPr>
              <w:t xml:space="preserve">1. Bài: Một số điều luật về sân tập, dụng cụ và thi đấu bóng rổ. </w:t>
            </w:r>
          </w:p>
          <w:p w:rsidR="00BC7448" w:rsidRPr="00D8392C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D8392C">
              <w:rPr>
                <w:szCs w:val="28"/>
              </w:rPr>
              <w:t xml:space="preserve">2. Kĩ thuật dẫn bóng. </w:t>
            </w: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  <w:r w:rsidRPr="00D8392C">
              <w:rPr>
                <w:szCs w:val="28"/>
              </w:rPr>
              <w:t>3. Kĩ thuật bắt và chuyền bóng bằng 2 tay trước ngực</w:t>
            </w:r>
            <w:r>
              <w:rPr>
                <w:szCs w:val="28"/>
              </w:rPr>
              <w:t>.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BC7448" w:rsidRDefault="00BC7448" w:rsidP="00F212E0">
            <w:pPr>
              <w:spacing w:before="60" w:after="60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8279D4" w:rsidRDefault="00BC7448" w:rsidP="00F212E0">
            <w:pPr>
              <w:jc w:val="center"/>
              <w:rPr>
                <w:spacing w:val="-6"/>
                <w:lang w:val="it-IT"/>
              </w:rPr>
            </w:pPr>
            <w:r>
              <w:rPr>
                <w:spacing w:val="-6"/>
                <w:lang w:val="it-IT"/>
              </w:rPr>
              <w:t>Tuần 14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A67FD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48" w:rsidRDefault="00BC7448" w:rsidP="00F212E0">
            <w:r w:rsidRPr="009F52E6">
              <w:rPr>
                <w:lang w:eastAsia="vi-VN"/>
              </w:rPr>
              <w:t>Sân bóng rổ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8279D4" w:rsidRDefault="00BC7448" w:rsidP="00F212E0">
            <w:pPr>
              <w:jc w:val="center"/>
              <w:rPr>
                <w:lang w:val="pl-PL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48" w:rsidRDefault="00BC7448" w:rsidP="00F212E0">
            <w:r w:rsidRPr="009F52E6">
              <w:rPr>
                <w:lang w:eastAsia="vi-VN"/>
              </w:rPr>
              <w:t>Sân bóng rổ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15</w:t>
            </w:r>
          </w:p>
        </w:tc>
        <w:tc>
          <w:tcPr>
            <w:tcW w:w="2154" w:type="pct"/>
            <w:vMerge w:val="restart"/>
          </w:tcPr>
          <w:p w:rsidR="00BC7448" w:rsidRPr="00D8392C" w:rsidRDefault="00BC7448" w:rsidP="00F212E0">
            <w:pPr>
              <w:spacing w:before="60" w:after="60"/>
              <w:jc w:val="both"/>
              <w:rPr>
                <w:bCs/>
                <w:szCs w:val="28"/>
              </w:rPr>
            </w:pPr>
            <w:r w:rsidRPr="00D8392C">
              <w:rPr>
                <w:bCs/>
                <w:szCs w:val="28"/>
              </w:rPr>
              <w:t xml:space="preserve">1. Bài: Một số điều luật về sân tập, dụng cụ và thi đấu bóng rổ. </w:t>
            </w:r>
          </w:p>
          <w:p w:rsidR="00BC7448" w:rsidRPr="00D8392C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D8392C">
              <w:rPr>
                <w:szCs w:val="28"/>
              </w:rPr>
              <w:t xml:space="preserve">2. Kĩ thuật dẫn bóng. </w:t>
            </w: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  <w:r w:rsidRPr="00D8392C">
              <w:rPr>
                <w:szCs w:val="28"/>
              </w:rPr>
              <w:t>3. Kĩ thuật bắt và chuyền bóng bằng 2 tay trước ngực</w:t>
            </w:r>
            <w:r>
              <w:rPr>
                <w:szCs w:val="28"/>
              </w:rPr>
              <w:t>.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BC7448" w:rsidRDefault="00BC7448" w:rsidP="00F212E0">
            <w:pPr>
              <w:spacing w:before="60" w:after="60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BC7448" w:rsidRDefault="00BC7448" w:rsidP="00F212E0">
            <w:pPr>
              <w:spacing w:before="60" w:after="60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8279D4" w:rsidRDefault="00BC7448" w:rsidP="00F212E0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Tuần 15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A67FD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48" w:rsidRDefault="00BC7448" w:rsidP="00F212E0">
            <w:r w:rsidRPr="009F52E6">
              <w:rPr>
                <w:lang w:eastAsia="vi-VN"/>
              </w:rPr>
              <w:t>Sân bóng rổ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8279D4" w:rsidRDefault="00BC7448" w:rsidP="00F212E0">
            <w:pPr>
              <w:jc w:val="center"/>
              <w:rPr>
                <w:spacing w:val="-6"/>
                <w:lang w:val="it-IT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48" w:rsidRDefault="00BC7448" w:rsidP="00F212E0">
            <w:r w:rsidRPr="009F52E6">
              <w:rPr>
                <w:lang w:eastAsia="vi-VN"/>
              </w:rPr>
              <w:t>Sân bóng rổ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16</w:t>
            </w:r>
          </w:p>
        </w:tc>
        <w:tc>
          <w:tcPr>
            <w:tcW w:w="2154" w:type="pct"/>
            <w:vMerge w:val="restart"/>
          </w:tcPr>
          <w:p w:rsidR="00BC7448" w:rsidRPr="00D8392C" w:rsidRDefault="00BC7448" w:rsidP="00F212E0">
            <w:pPr>
              <w:spacing w:before="60" w:after="60"/>
              <w:jc w:val="both"/>
              <w:rPr>
                <w:bCs/>
                <w:szCs w:val="28"/>
              </w:rPr>
            </w:pPr>
            <w:r w:rsidRPr="00D8392C">
              <w:rPr>
                <w:bCs/>
                <w:szCs w:val="28"/>
              </w:rPr>
              <w:t xml:space="preserve">1. Bài: Một số điều luật về sân tập, </w:t>
            </w:r>
            <w:r w:rsidRPr="00D8392C">
              <w:rPr>
                <w:bCs/>
                <w:szCs w:val="28"/>
              </w:rPr>
              <w:lastRenderedPageBreak/>
              <w:t xml:space="preserve">dụng cụ và thi đấu bóng rổ. </w:t>
            </w:r>
          </w:p>
          <w:p w:rsidR="00BC7448" w:rsidRPr="00D8392C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D8392C">
              <w:rPr>
                <w:szCs w:val="28"/>
              </w:rPr>
              <w:t xml:space="preserve">2. Kĩ thuật dẫn bóng. </w:t>
            </w:r>
          </w:p>
          <w:p w:rsidR="00BC7448" w:rsidRPr="007F6A5D" w:rsidRDefault="00BC7448" w:rsidP="00F212E0">
            <w:pPr>
              <w:spacing w:before="60" w:after="60"/>
              <w:jc w:val="both"/>
              <w:rPr>
                <w:bCs/>
              </w:rPr>
            </w:pPr>
            <w:r w:rsidRPr="00D8392C">
              <w:rPr>
                <w:szCs w:val="28"/>
              </w:rPr>
              <w:t>3. Kĩ thuật bắt và chuyền bóng bằng 2 tay trước ngực</w:t>
            </w:r>
            <w:r>
              <w:rPr>
                <w:szCs w:val="28"/>
              </w:rPr>
              <w:t>.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BC7448" w:rsidRDefault="00BC7448" w:rsidP="00F212E0">
            <w:pPr>
              <w:spacing w:before="60" w:after="60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lastRenderedPageBreak/>
              <w:t>Tiết 1</w:t>
            </w:r>
          </w:p>
          <w:p w:rsidR="00BC7448" w:rsidRDefault="00BC7448" w:rsidP="00F212E0">
            <w:pPr>
              <w:spacing w:before="60" w:after="60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8279D4" w:rsidRDefault="00BC7448" w:rsidP="00F212E0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lastRenderedPageBreak/>
              <w:t xml:space="preserve">Tuần </w:t>
            </w:r>
            <w:r>
              <w:rPr>
                <w:lang w:val="pl-PL"/>
              </w:rPr>
              <w:lastRenderedPageBreak/>
              <w:t>16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A67FD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lastRenderedPageBreak/>
              <w:t xml:space="preserve">Còi, 5 quả </w:t>
            </w:r>
            <w:r>
              <w:rPr>
                <w:lang w:eastAsia="vi-VN"/>
              </w:rPr>
              <w:lastRenderedPageBreak/>
              <w:t>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48" w:rsidRDefault="00BC7448" w:rsidP="00F212E0">
            <w:r w:rsidRPr="009F52E6">
              <w:rPr>
                <w:lang w:eastAsia="vi-VN"/>
              </w:rPr>
              <w:lastRenderedPageBreak/>
              <w:t>Sân bóng rổ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8279D4" w:rsidRDefault="00BC7448" w:rsidP="00F212E0">
            <w:pPr>
              <w:jc w:val="center"/>
              <w:rPr>
                <w:lang w:val="pl-PL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48" w:rsidRDefault="00BC7448" w:rsidP="00F212E0">
            <w:r w:rsidRPr="009F52E6">
              <w:rPr>
                <w:lang w:eastAsia="vi-VN"/>
              </w:rPr>
              <w:t>Sân bóng rổ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lastRenderedPageBreak/>
              <w:t>17</w:t>
            </w:r>
          </w:p>
        </w:tc>
        <w:tc>
          <w:tcPr>
            <w:tcW w:w="2154" w:type="pct"/>
            <w:vMerge w:val="restart"/>
            <w:shd w:val="clear" w:color="auto" w:fill="FFE599"/>
          </w:tcPr>
          <w:p w:rsidR="00BC7448" w:rsidRPr="00D8392C" w:rsidRDefault="00BC7448" w:rsidP="00F212E0">
            <w:pPr>
              <w:spacing w:before="60" w:after="60"/>
              <w:jc w:val="both"/>
              <w:rPr>
                <w:bCs/>
                <w:szCs w:val="28"/>
              </w:rPr>
            </w:pPr>
            <w:r w:rsidRPr="00D8392C">
              <w:rPr>
                <w:bCs/>
                <w:szCs w:val="28"/>
              </w:rPr>
              <w:t xml:space="preserve">1. Bài: Một số điều luật về sân tập, dụng cụ và thi đấu bóng rổ. </w:t>
            </w:r>
          </w:p>
          <w:p w:rsidR="00BC7448" w:rsidRPr="00D8392C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D8392C">
              <w:rPr>
                <w:szCs w:val="28"/>
              </w:rPr>
              <w:t xml:space="preserve">2. Kĩ thuật dẫn bóng. </w:t>
            </w: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  <w:r w:rsidRPr="00D8392C">
              <w:rPr>
                <w:szCs w:val="28"/>
              </w:rPr>
              <w:t>3. Kĩ thuật bắt và chuyền bóng bằng 2 tay trước ngực</w:t>
            </w:r>
            <w:r>
              <w:rPr>
                <w:szCs w:val="28"/>
              </w:rPr>
              <w:t>.</w:t>
            </w:r>
          </w:p>
        </w:tc>
        <w:tc>
          <w:tcPr>
            <w:tcW w:w="333" w:type="pct"/>
            <w:shd w:val="clear" w:color="auto" w:fill="FFE599"/>
          </w:tcPr>
          <w:p w:rsidR="00BC7448" w:rsidRDefault="00BC7448" w:rsidP="00F212E0">
            <w:pPr>
              <w:spacing w:before="60" w:after="60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C7448" w:rsidRPr="008279D4" w:rsidRDefault="00BC7448" w:rsidP="00F212E0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Tuần 17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BC7448" w:rsidRDefault="00BC7448" w:rsidP="00F212E0">
            <w:r w:rsidRPr="009F52E6">
              <w:rPr>
                <w:lang w:eastAsia="vi-VN"/>
              </w:rPr>
              <w:t>Sân bóng rổ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shd w:val="clear" w:color="auto" w:fill="auto"/>
          </w:tcPr>
          <w:p w:rsidR="00BC7448" w:rsidRDefault="00BC7448" w:rsidP="00F212E0">
            <w:pPr>
              <w:spacing w:before="60" w:after="60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8279D4" w:rsidRDefault="00BC7448" w:rsidP="00F212E0">
            <w:pPr>
              <w:jc w:val="center"/>
              <w:rPr>
                <w:lang w:val="vi-VN" w:eastAsia="vi-VN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48" w:rsidRDefault="00BC7448" w:rsidP="00F212E0">
            <w:r w:rsidRPr="009F52E6">
              <w:rPr>
                <w:lang w:eastAsia="vi-VN"/>
              </w:rPr>
              <w:t>Sân bóng rổ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eastAsia="vi-VN"/>
              </w:rPr>
              <w:t>18</w:t>
            </w:r>
          </w:p>
        </w:tc>
        <w:tc>
          <w:tcPr>
            <w:tcW w:w="2154" w:type="pct"/>
            <w:vMerge w:val="restart"/>
          </w:tcPr>
          <w:p w:rsidR="00BC7448" w:rsidRPr="005150C6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  <w:r w:rsidRPr="005150C6">
              <w:rPr>
                <w:b/>
                <w:bCs/>
              </w:rPr>
              <w:t>- Ôn tập</w:t>
            </w: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  <w:r w:rsidRPr="007F6A5D">
              <w:rPr>
                <w:b/>
                <w:bCs/>
                <w:highlight w:val="yellow"/>
              </w:rPr>
              <w:t>- Kiểm tra cuối kỳ I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8279D4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18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48" w:rsidRDefault="00BC7448" w:rsidP="00F212E0">
            <w:r w:rsidRPr="009F52E6">
              <w:rPr>
                <w:lang w:eastAsia="vi-VN"/>
              </w:rPr>
              <w:t>Sân bóng rổ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61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154" w:type="pct"/>
            <w:vMerge/>
            <w:tcBorders>
              <w:bottom w:val="single" w:sz="4" w:space="0" w:color="auto"/>
            </w:tcBorders>
            <w:shd w:val="clear" w:color="auto" w:fill="FFE599"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tcBorders>
              <w:bottom w:val="single" w:sz="4" w:space="0" w:color="auto"/>
            </w:tcBorders>
            <w:shd w:val="clear" w:color="auto" w:fill="FFE599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99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C7448" w:rsidRPr="008279D4" w:rsidRDefault="00BC7448" w:rsidP="00F212E0">
            <w:pPr>
              <w:jc w:val="center"/>
              <w:rPr>
                <w:lang w:val="vi-VN" w:eastAsia="vi-VN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BC7448" w:rsidRDefault="00BC7448" w:rsidP="00F212E0">
            <w:r w:rsidRPr="009F52E6">
              <w:rPr>
                <w:lang w:eastAsia="vi-VN"/>
              </w:rPr>
              <w:t>Sân bóng rổ</w:t>
            </w:r>
          </w:p>
        </w:tc>
      </w:tr>
    </w:tbl>
    <w:p w:rsidR="00BC7448" w:rsidRPr="00393D48" w:rsidRDefault="00BC7448" w:rsidP="00BC7448">
      <w:pPr>
        <w:contextualSpacing/>
        <w:jc w:val="center"/>
        <w:rPr>
          <w:b/>
          <w:i/>
          <w:color w:val="FF0000"/>
        </w:rPr>
      </w:pPr>
    </w:p>
    <w:p w:rsidR="00BC7448" w:rsidRPr="00393D48" w:rsidRDefault="00BC7448" w:rsidP="00BC7448">
      <w:pPr>
        <w:contextualSpacing/>
        <w:jc w:val="center"/>
        <w:rPr>
          <w:b/>
          <w:color w:val="000000"/>
          <w:sz w:val="32"/>
          <w:szCs w:val="32"/>
        </w:rPr>
      </w:pPr>
      <w:r w:rsidRPr="00393D48">
        <w:rPr>
          <w:b/>
          <w:color w:val="000000"/>
          <w:sz w:val="32"/>
          <w:szCs w:val="32"/>
        </w:rPr>
        <w:t>HỌC KỲ II –</w:t>
      </w:r>
      <w:r>
        <w:rPr>
          <w:b/>
          <w:color w:val="000000"/>
          <w:sz w:val="32"/>
          <w:szCs w:val="32"/>
        </w:rPr>
        <w:t>(</w:t>
      </w:r>
      <w:r w:rsidRPr="00393D48">
        <w:rPr>
          <w:b/>
          <w:color w:val="000000"/>
        </w:rPr>
        <w:t>Từ tuần 19 đến tuần 35</w:t>
      </w:r>
      <w:r>
        <w:rPr>
          <w:b/>
          <w:color w:val="000000"/>
        </w:rPr>
        <w:t xml:space="preserve"> </w:t>
      </w:r>
      <w:r w:rsidRPr="00393D48">
        <w:rPr>
          <w:b/>
          <w:color w:val="000000"/>
        </w:rPr>
        <w:t>)</w:t>
      </w:r>
    </w:p>
    <w:p w:rsidR="00BC7448" w:rsidRPr="00393D48" w:rsidRDefault="00BC7448" w:rsidP="00BC7448">
      <w:pPr>
        <w:contextualSpacing/>
        <w:jc w:val="center"/>
        <w:rPr>
          <w:b/>
          <w:color w:val="000000"/>
        </w:rPr>
      </w:pPr>
    </w:p>
    <w:tbl>
      <w:tblPr>
        <w:tblW w:w="4838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4178"/>
        <w:gridCol w:w="617"/>
        <w:gridCol w:w="741"/>
        <w:gridCol w:w="1907"/>
        <w:gridCol w:w="1136"/>
      </w:tblGrid>
      <w:tr w:rsidR="00BC7448" w:rsidRPr="00393D48" w:rsidTr="00F212E0">
        <w:trPr>
          <w:tblHeader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BC7448" w:rsidRPr="00393D48" w:rsidRDefault="00BC7448" w:rsidP="00F212E0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STT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Tên chủ đề /Bài học</w:t>
            </w:r>
          </w:p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Số t</w:t>
            </w:r>
            <w:r w:rsidRPr="00393D48">
              <w:rPr>
                <w:b/>
                <w:lang w:val="vi-VN" w:eastAsia="vi-VN"/>
              </w:rPr>
              <w:t>iết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BC7448" w:rsidRPr="008279D4" w:rsidRDefault="00BC7448" w:rsidP="00F212E0">
            <w:pPr>
              <w:jc w:val="center"/>
              <w:rPr>
                <w:b/>
                <w:lang w:eastAsia="vi-VN"/>
              </w:rPr>
            </w:pPr>
            <w:r w:rsidRPr="008279D4">
              <w:rPr>
                <w:b/>
                <w:lang w:eastAsia="vi-VN"/>
              </w:rPr>
              <w:t>Thời điểm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Thiết bị</w:t>
            </w:r>
            <w:r w:rsidRPr="00393D48">
              <w:rPr>
                <w:b/>
                <w:lang w:val="vi-VN" w:eastAsia="vi-VN"/>
              </w:rPr>
              <w:t xml:space="preserve"> dạy học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BC7448" w:rsidRPr="00393D48" w:rsidRDefault="00BC7448" w:rsidP="00F212E0">
            <w:pPr>
              <w:jc w:val="center"/>
              <w:rPr>
                <w:b/>
                <w:lang w:eastAsia="vi-VN"/>
              </w:rPr>
            </w:pPr>
            <w:r w:rsidRPr="00393D48">
              <w:rPr>
                <w:b/>
                <w:lang w:val="vi-VN" w:eastAsia="vi-VN"/>
              </w:rPr>
              <w:t xml:space="preserve"> </w:t>
            </w:r>
            <w:r>
              <w:rPr>
                <w:b/>
                <w:lang w:eastAsia="vi-VN"/>
              </w:rPr>
              <w:t>Đ</w:t>
            </w:r>
            <w:r w:rsidRPr="00393D48">
              <w:rPr>
                <w:b/>
                <w:lang w:eastAsia="vi-VN"/>
              </w:rPr>
              <w:t>ịa điểm</w:t>
            </w:r>
            <w:r w:rsidRPr="00393D48">
              <w:rPr>
                <w:b/>
                <w:lang w:val="vi-VN" w:eastAsia="vi-VN"/>
              </w:rPr>
              <w:t xml:space="preserve"> dạy học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1</w:t>
            </w:r>
            <w:r w:rsidRPr="00393D48">
              <w:rPr>
                <w:b/>
                <w:lang w:val="vi-VN" w:eastAsia="vi-VN"/>
              </w:rPr>
              <w:t>)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2</w:t>
            </w:r>
            <w:r w:rsidRPr="00393D48">
              <w:rPr>
                <w:b/>
                <w:lang w:val="vi-VN" w:eastAsia="vi-V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BC7448" w:rsidRPr="008279D4" w:rsidRDefault="00BC7448" w:rsidP="00F212E0">
            <w:pPr>
              <w:jc w:val="center"/>
              <w:rPr>
                <w:lang w:val="vi-VN" w:eastAsia="vi-VN"/>
              </w:rPr>
            </w:pPr>
            <w:r w:rsidRPr="008279D4">
              <w:rPr>
                <w:lang w:val="vi-VN" w:eastAsia="vi-VN"/>
              </w:rPr>
              <w:t>(</w:t>
            </w:r>
            <w:r w:rsidRPr="008279D4">
              <w:rPr>
                <w:lang w:eastAsia="vi-VN"/>
              </w:rPr>
              <w:t>3</w:t>
            </w:r>
            <w:r w:rsidRPr="008279D4">
              <w:rPr>
                <w:lang w:val="vi-VN" w:eastAsia="vi-VN"/>
              </w:rPr>
              <w:t>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4</w:t>
            </w:r>
            <w:r w:rsidRPr="00393D48">
              <w:rPr>
                <w:b/>
                <w:lang w:val="vi-VN" w:eastAsia="vi-VN"/>
              </w:rPr>
              <w:t>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  <w:r w:rsidRPr="00393D48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5</w:t>
            </w:r>
            <w:r w:rsidRPr="00393D48">
              <w:rPr>
                <w:b/>
                <w:lang w:val="vi-VN" w:eastAsia="vi-VN"/>
              </w:rPr>
              <w:t>)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19</w:t>
            </w: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BC7448" w:rsidRPr="0083322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:rsidR="00BC7448" w:rsidRPr="0083322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:rsidR="00BC7448" w:rsidRPr="0083322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333" w:type="pct"/>
            <w:vMerge w:val="restart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8279D4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19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8279D4" w:rsidRDefault="00BC7448" w:rsidP="00F212E0">
            <w:pPr>
              <w:ind w:right="850"/>
              <w:jc w:val="center"/>
              <w:rPr>
                <w:lang w:eastAsia="vi-VN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A67FD" w:rsidRDefault="00BC7448" w:rsidP="00F212E0">
            <w:pPr>
              <w:jc w:val="center"/>
              <w:rPr>
                <w:lang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20</w:t>
            </w: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BC7448" w:rsidRPr="0083322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:rsidR="00BC7448" w:rsidRPr="0083322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333" w:type="pct"/>
            <w:vMerge w:val="restart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8279D4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20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8279D4" w:rsidRDefault="00BC7448" w:rsidP="00F212E0">
            <w:pPr>
              <w:jc w:val="center"/>
              <w:rPr>
                <w:lang w:eastAsia="vi-VN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A67FD" w:rsidRDefault="00BC7448" w:rsidP="00F212E0">
            <w:pPr>
              <w:jc w:val="center"/>
              <w:rPr>
                <w:lang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BC7448" w:rsidRPr="00763EAC" w:rsidRDefault="00BC7448" w:rsidP="00F212E0">
            <w:pPr>
              <w:jc w:val="center"/>
              <w:rPr>
                <w:lang w:val="pl-PL"/>
              </w:rPr>
            </w:pPr>
          </w:p>
          <w:p w:rsidR="00BC7448" w:rsidRPr="00763EAC" w:rsidRDefault="00BC7448" w:rsidP="00F212E0">
            <w:pPr>
              <w:jc w:val="center"/>
              <w:rPr>
                <w:lang w:val="pl-PL"/>
              </w:rPr>
            </w:pPr>
          </w:p>
          <w:p w:rsidR="00BC7448" w:rsidRPr="00763EAC" w:rsidRDefault="00BC7448" w:rsidP="00F212E0">
            <w:pPr>
              <w:rPr>
                <w:lang w:val="pl-PL"/>
              </w:rPr>
            </w:pPr>
          </w:p>
          <w:p w:rsidR="00BC7448" w:rsidRPr="00763EAC" w:rsidRDefault="00BC7448" w:rsidP="00F212E0">
            <w:pPr>
              <w:jc w:val="center"/>
              <w:rPr>
                <w:lang w:val="pl-PL"/>
              </w:rPr>
            </w:pPr>
            <w:r w:rsidRPr="00763EAC">
              <w:rPr>
                <w:lang w:val="pl-PL"/>
              </w:rPr>
              <w:lastRenderedPageBreak/>
              <w:t>21</w:t>
            </w:r>
          </w:p>
          <w:p w:rsidR="00BC7448" w:rsidRPr="00763EAC" w:rsidRDefault="00BC7448" w:rsidP="00F212E0">
            <w:pPr>
              <w:jc w:val="center"/>
              <w:rPr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BC7448" w:rsidRPr="0083322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lastRenderedPageBreak/>
              <w:t xml:space="preserve">1. Kĩ thuật tại chỗ ném rổ bằng 1 tay trên vai. </w:t>
            </w:r>
          </w:p>
          <w:p w:rsidR="00BC7448" w:rsidRPr="0083322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lastRenderedPageBreak/>
              <w:t>2. Phối hợp kĩ thuật dẫn bóng tại chỗ và ném rổ.</w:t>
            </w: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333" w:type="pct"/>
            <w:vMerge w:val="restart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 xml:space="preserve">Tiết </w:t>
            </w:r>
            <w:r w:rsidRPr="00A22150">
              <w:rPr>
                <w:bCs/>
              </w:rPr>
              <w:lastRenderedPageBreak/>
              <w:t>1</w:t>
            </w: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8279D4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lastRenderedPageBreak/>
              <w:t xml:space="preserve"> Tuần 21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8279D4" w:rsidRDefault="00BC7448" w:rsidP="00F212E0">
            <w:pPr>
              <w:jc w:val="center"/>
              <w:rPr>
                <w:lang w:eastAsia="vi-VN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A67FD" w:rsidRDefault="00BC7448" w:rsidP="00F212E0">
            <w:pPr>
              <w:jc w:val="center"/>
              <w:rPr>
                <w:lang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22</w:t>
            </w: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BC7448" w:rsidRPr="0083322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:rsidR="00BC7448" w:rsidRPr="0083322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333" w:type="pct"/>
            <w:vMerge w:val="restart"/>
            <w:shd w:val="clear" w:color="auto" w:fill="FFE599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C7448" w:rsidRPr="008279D4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22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8279D4" w:rsidRDefault="00BC7448" w:rsidP="00F212E0">
            <w:pPr>
              <w:jc w:val="center"/>
              <w:rPr>
                <w:lang w:eastAsia="vi-VN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23</w:t>
            </w:r>
          </w:p>
          <w:p w:rsidR="00BC7448" w:rsidRPr="00393D48" w:rsidRDefault="00BC7448" w:rsidP="00F212E0">
            <w:pPr>
              <w:jc w:val="center"/>
              <w:rPr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BC7448" w:rsidRPr="0083322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:rsidR="00BC7448" w:rsidRPr="0083322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333" w:type="pct"/>
            <w:vMerge w:val="restart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8279D4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23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8279D4" w:rsidRDefault="00BC7448" w:rsidP="00F212E0">
            <w:pPr>
              <w:jc w:val="center"/>
              <w:rPr>
                <w:lang w:eastAsia="vi-VN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AF0D1A" w:rsidRDefault="00BC7448" w:rsidP="00F212E0">
            <w:pPr>
              <w:jc w:val="center"/>
              <w:rPr>
                <w:lang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24</w:t>
            </w: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</w:tcPr>
          <w:p w:rsidR="00BC7448" w:rsidRPr="0083322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:rsidR="00BC7448" w:rsidRPr="0083322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333" w:type="pct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8279D4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24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8279D4" w:rsidRDefault="00BC7448" w:rsidP="00F212E0">
            <w:pPr>
              <w:jc w:val="center"/>
              <w:rPr>
                <w:lang w:val="pl-PL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AF0D1A" w:rsidRDefault="00BC7448" w:rsidP="00F212E0">
            <w:pPr>
              <w:jc w:val="center"/>
              <w:rPr>
                <w:lang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25</w:t>
            </w: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BC7448" w:rsidRPr="0083322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:rsidR="00BC7448" w:rsidRPr="0083322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333" w:type="pct"/>
            <w:vMerge w:val="restart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8279D4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25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Bóng đá , cầu  môn,còi,lưới</w:t>
            </w:r>
          </w:p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Đồng hồ bấm giây , còi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8279D4" w:rsidRDefault="00BC7448" w:rsidP="00F212E0">
            <w:pPr>
              <w:jc w:val="center"/>
              <w:rPr>
                <w:lang w:val="pl-PL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AF0D1A" w:rsidRDefault="00BC7448" w:rsidP="00F212E0">
            <w:pPr>
              <w:jc w:val="center"/>
              <w:rPr>
                <w:lang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26</w:t>
            </w: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BC7448" w:rsidRPr="0083322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:rsidR="00BC7448" w:rsidRPr="0083322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  <w:r w:rsidRPr="008000BA">
              <w:rPr>
                <w:b/>
                <w:bCs/>
                <w:highlight w:val="yellow"/>
              </w:rPr>
              <w:t>Kiểm tra giữa kỳ II</w:t>
            </w:r>
          </w:p>
        </w:tc>
        <w:tc>
          <w:tcPr>
            <w:tcW w:w="333" w:type="pct"/>
            <w:vMerge w:val="restart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8279D4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26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8279D4" w:rsidRDefault="00BC7448" w:rsidP="00F212E0">
            <w:pPr>
              <w:jc w:val="center"/>
              <w:rPr>
                <w:lang w:val="pl-PL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AF0D1A" w:rsidRDefault="00BC7448" w:rsidP="00F212E0">
            <w:pPr>
              <w:jc w:val="center"/>
              <w:rPr>
                <w:lang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27</w:t>
            </w: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BC7448" w:rsidRPr="0083322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:rsidR="00BC7448" w:rsidRPr="0083322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333" w:type="pct"/>
            <w:vMerge w:val="restart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8279D4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27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tcBorders>
              <w:bottom w:val="single" w:sz="4" w:space="0" w:color="auto"/>
            </w:tcBorders>
            <w:shd w:val="clear" w:color="auto" w:fill="C5E0B3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BC7448" w:rsidRPr="008279D4" w:rsidRDefault="00BC7448" w:rsidP="00F212E0">
            <w:pPr>
              <w:jc w:val="center"/>
              <w:rPr>
                <w:lang w:val="it-IT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BC7448" w:rsidRPr="00393D48" w:rsidRDefault="00BC7448" w:rsidP="00F212E0">
            <w:pPr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28</w:t>
            </w: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BC7448" w:rsidRPr="0083322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:rsidR="00BC7448" w:rsidRPr="0083322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333" w:type="pct"/>
            <w:vMerge w:val="restart"/>
            <w:shd w:val="clear" w:color="auto" w:fill="FFE599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C7448" w:rsidRPr="008279D4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28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8279D4" w:rsidRDefault="00BC7448" w:rsidP="00F212E0">
            <w:pPr>
              <w:jc w:val="center"/>
              <w:rPr>
                <w:lang w:val="it-IT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29</w:t>
            </w: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BC7448" w:rsidRPr="0083322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:rsidR="00BC7448" w:rsidRPr="0083322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:rsidR="00BC7448" w:rsidRPr="00816D8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  <w:r w:rsidRPr="004A687D">
              <w:rPr>
                <w:b/>
                <w:highlight w:val="yellow"/>
                <w:lang w:val="vi-VN"/>
              </w:rPr>
              <w:t>- Kiểm tra thể lự</w:t>
            </w:r>
            <w:r>
              <w:rPr>
                <w:b/>
                <w:highlight w:val="yellow"/>
                <w:lang w:val="vi-VN"/>
              </w:rPr>
              <w:t>c</w:t>
            </w:r>
          </w:p>
        </w:tc>
        <w:tc>
          <w:tcPr>
            <w:tcW w:w="333" w:type="pct"/>
            <w:vMerge w:val="restart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8279D4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Tuần 29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8279D4" w:rsidRDefault="00BC7448" w:rsidP="00F212E0">
            <w:pPr>
              <w:jc w:val="center"/>
              <w:rPr>
                <w:lang w:val="vi-VN" w:eastAsia="vi-VN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30</w:t>
            </w: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</w:tcPr>
          <w:p w:rsidR="00BC7448" w:rsidRPr="0083322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:rsidR="00BC7448" w:rsidRPr="0083322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:rsidR="00BC7448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  <w:r w:rsidRPr="004A687D">
              <w:rPr>
                <w:b/>
                <w:highlight w:val="yellow"/>
                <w:lang w:val="vi-VN"/>
              </w:rPr>
              <w:t>- Kiểm tra thể lự</w:t>
            </w:r>
            <w:r>
              <w:rPr>
                <w:b/>
                <w:highlight w:val="yellow"/>
                <w:lang w:val="vi-VN"/>
              </w:rPr>
              <w:t>c</w:t>
            </w: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8279D4" w:rsidRDefault="00BC7448" w:rsidP="00F212E0">
            <w:pPr>
              <w:jc w:val="center"/>
            </w:pPr>
            <w:r>
              <w:t>Tuần 30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shd w:val="clear" w:color="auto" w:fill="C5E0B3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BC7448" w:rsidRPr="008279D4" w:rsidRDefault="00BC7448" w:rsidP="00F212E0">
            <w:pPr>
              <w:jc w:val="center"/>
              <w:rPr>
                <w:lang w:eastAsia="vi-VN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31</w:t>
            </w: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BC7448" w:rsidRPr="0083322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:rsidR="00BC7448" w:rsidRPr="0083322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:rsidR="00BC7448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  <w:r w:rsidRPr="004A687D">
              <w:rPr>
                <w:b/>
                <w:highlight w:val="yellow"/>
                <w:lang w:val="vi-VN"/>
              </w:rPr>
              <w:t>- Kiểm tra thể lự</w:t>
            </w:r>
            <w:r>
              <w:rPr>
                <w:b/>
                <w:highlight w:val="yellow"/>
                <w:lang w:val="vi-VN"/>
              </w:rPr>
              <w:t>c</w:t>
            </w:r>
          </w:p>
        </w:tc>
        <w:tc>
          <w:tcPr>
            <w:tcW w:w="333" w:type="pct"/>
            <w:vMerge w:val="restart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8279D4" w:rsidRDefault="00BC7448" w:rsidP="00F212E0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 xml:space="preserve">Tuần 32 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8279D4" w:rsidRDefault="00BC7448" w:rsidP="00F212E0">
            <w:pPr>
              <w:jc w:val="center"/>
              <w:rPr>
                <w:spacing w:val="-6"/>
                <w:lang w:val="it-IT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Đồng hồ bấm giây , còi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BC7448" w:rsidRPr="00393D48" w:rsidRDefault="00BC7448" w:rsidP="00F212E0">
            <w:pPr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32</w:t>
            </w: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BC7448" w:rsidRPr="0083322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lastRenderedPageBreak/>
              <w:t xml:space="preserve">1. Kĩ thuật tại chỗ ném rổ bằng 1 tay trên vai. </w:t>
            </w:r>
          </w:p>
          <w:p w:rsidR="00BC7448" w:rsidRPr="0083322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lastRenderedPageBreak/>
              <w:t>2. Phối hợp kĩ thuật dẫn bóng tại chỗ và ném rổ.</w:t>
            </w: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333" w:type="pct"/>
            <w:vMerge w:val="restart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 xml:space="preserve">Tiết </w:t>
            </w:r>
            <w:r w:rsidRPr="00A22150">
              <w:rPr>
                <w:bCs/>
              </w:rPr>
              <w:lastRenderedPageBreak/>
              <w:t>1</w:t>
            </w: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8279D4" w:rsidRDefault="00BC7448" w:rsidP="00F212E0">
            <w:pPr>
              <w:jc w:val="center"/>
              <w:rPr>
                <w:lang w:val="vi-VN"/>
              </w:rPr>
            </w:pPr>
            <w:r>
              <w:rPr>
                <w:lang w:val="pl-PL"/>
              </w:rPr>
              <w:lastRenderedPageBreak/>
              <w:t>Tuần 32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C5E0B3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BC7448" w:rsidRPr="008279D4" w:rsidRDefault="00BC7448" w:rsidP="00F212E0">
            <w:pPr>
              <w:jc w:val="center"/>
              <w:rPr>
                <w:lang w:val="pl-PL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Thướt  dây , còi ,trang cát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33</w:t>
            </w: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BC7448" w:rsidRPr="0083322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:rsidR="00BC7448" w:rsidRPr="0083322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:rsidR="00BC7448" w:rsidRPr="00324A5A" w:rsidRDefault="00BC7448" w:rsidP="00F212E0">
            <w:pPr>
              <w:spacing w:before="60" w:after="60"/>
              <w:jc w:val="both"/>
              <w:rPr>
                <w:bCs/>
                <w:szCs w:val="28"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333" w:type="pct"/>
            <w:vMerge w:val="restart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8279D4" w:rsidRDefault="00BC7448" w:rsidP="00F212E0">
            <w:pPr>
              <w:jc w:val="center"/>
              <w:rPr>
                <w:lang w:val="vi-VN"/>
              </w:rPr>
            </w:pPr>
            <w:r>
              <w:rPr>
                <w:lang w:val="pl-PL"/>
              </w:rPr>
              <w:t>Tuần 33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C5E0B3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BC7448" w:rsidRPr="008279D4" w:rsidRDefault="00BC7448" w:rsidP="00F212E0">
            <w:pPr>
              <w:jc w:val="center"/>
              <w:rPr>
                <w:spacing w:val="-6"/>
                <w:lang w:val="it-IT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34</w:t>
            </w: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BC7448" w:rsidRPr="0083322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 xml:space="preserve">1. Kĩ thuật tại chỗ ném rổ bằng 1 tay trên vai. </w:t>
            </w:r>
          </w:p>
          <w:p w:rsidR="00BC7448" w:rsidRPr="00833229" w:rsidRDefault="00BC7448" w:rsidP="00F212E0">
            <w:pPr>
              <w:spacing w:before="60" w:after="60"/>
              <w:jc w:val="both"/>
              <w:rPr>
                <w:szCs w:val="28"/>
              </w:rPr>
            </w:pPr>
            <w:r w:rsidRPr="00833229">
              <w:rPr>
                <w:szCs w:val="28"/>
              </w:rPr>
              <w:t>2. Phối hợp kĩ thuật dẫn bóng tại chỗ và ném rổ.</w:t>
            </w: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  <w:r w:rsidRPr="00833229">
              <w:rPr>
                <w:szCs w:val="28"/>
              </w:rPr>
              <w:t xml:space="preserve">3. Phối hợp kĩ thuật di chuyển ném rổ bằng 1 tay trên vai. </w:t>
            </w:r>
          </w:p>
        </w:tc>
        <w:tc>
          <w:tcPr>
            <w:tcW w:w="333" w:type="pct"/>
            <w:vMerge w:val="restart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8279D4" w:rsidRDefault="00BC7448" w:rsidP="00F212E0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Tuần 34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Đệm, xà, trụ xà, thướt cây</w:t>
            </w:r>
          </w:p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Đồng hồ bấm giây , còi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vMerge/>
            <w:shd w:val="clear" w:color="auto" w:fill="FFE599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C7448" w:rsidRPr="008279D4" w:rsidRDefault="00BC7448" w:rsidP="00F212E0">
            <w:pPr>
              <w:jc w:val="center"/>
              <w:rPr>
                <w:lang w:val="pl-PL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 w:val="restart"/>
            <w:shd w:val="clear" w:color="auto" w:fill="auto"/>
          </w:tcPr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  <w:r w:rsidRPr="00393D48">
              <w:rPr>
                <w:b/>
                <w:lang w:val="pl-PL"/>
              </w:rPr>
              <w:t>35</w:t>
            </w:r>
          </w:p>
          <w:p w:rsidR="00BC7448" w:rsidRPr="00393D48" w:rsidRDefault="00BC7448" w:rsidP="00F212E0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254" w:type="pct"/>
            <w:vMerge w:val="restart"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Ôn tập</w:t>
            </w: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  <w:highlight w:val="yellow"/>
              </w:rPr>
            </w:pPr>
          </w:p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  <w:r w:rsidRPr="008000BA">
              <w:rPr>
                <w:b/>
                <w:bCs/>
                <w:highlight w:val="yellow"/>
              </w:rPr>
              <w:t>Kiể</w:t>
            </w:r>
            <w:r>
              <w:rPr>
                <w:b/>
                <w:bCs/>
                <w:highlight w:val="yellow"/>
              </w:rPr>
              <w:t>m tra cuối</w:t>
            </w:r>
            <w:r w:rsidRPr="008000BA">
              <w:rPr>
                <w:b/>
                <w:bCs/>
                <w:highlight w:val="yellow"/>
              </w:rPr>
              <w:t xml:space="preserve"> kỳ II</w:t>
            </w: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</w:p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1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8279D4" w:rsidRDefault="00BC7448" w:rsidP="00F212E0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Tuần 35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Còi, 5 quả bóng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48" w:rsidRPr="00393D48" w:rsidRDefault="00BC7448" w:rsidP="00F212E0">
            <w:pPr>
              <w:jc w:val="center"/>
              <w:rPr>
                <w:lang w:val="vi-VN" w:eastAsia="vi-VN"/>
              </w:rPr>
            </w:pPr>
            <w:r w:rsidRPr="00393D48">
              <w:rPr>
                <w:lang w:val="vi-VN" w:eastAsia="vi-VN"/>
              </w:rPr>
              <w:t>Thực hành</w:t>
            </w:r>
            <w:r w:rsidRPr="00393D48">
              <w:rPr>
                <w:lang w:eastAsia="vi-VN"/>
              </w:rPr>
              <w:t>/Sân TD</w:t>
            </w:r>
          </w:p>
        </w:tc>
      </w:tr>
      <w:tr w:rsidR="00BC7448" w:rsidRPr="00393D48" w:rsidTr="00F212E0">
        <w:trPr>
          <w:trHeight w:val="113"/>
          <w:tblHeader/>
        </w:trPr>
        <w:tc>
          <w:tcPr>
            <w:tcW w:w="370" w:type="pct"/>
            <w:vMerge/>
            <w:shd w:val="clear" w:color="auto" w:fill="auto"/>
          </w:tcPr>
          <w:p w:rsidR="00BC7448" w:rsidRPr="00393D48" w:rsidRDefault="00BC7448" w:rsidP="00F212E0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254" w:type="pct"/>
            <w:vMerge/>
          </w:tcPr>
          <w:p w:rsidR="00BC7448" w:rsidRDefault="00BC7448" w:rsidP="00F212E0">
            <w:pPr>
              <w:spacing w:before="60" w:after="60"/>
              <w:jc w:val="both"/>
              <w:rPr>
                <w:b/>
                <w:bCs/>
              </w:rPr>
            </w:pPr>
          </w:p>
        </w:tc>
        <w:tc>
          <w:tcPr>
            <w:tcW w:w="333" w:type="pct"/>
            <w:shd w:val="clear" w:color="auto" w:fill="FFE599"/>
          </w:tcPr>
          <w:p w:rsidR="00BC7448" w:rsidRDefault="00BC7448" w:rsidP="00F212E0">
            <w:pPr>
              <w:spacing w:before="60" w:after="60"/>
              <w:jc w:val="center"/>
              <w:rPr>
                <w:bCs/>
              </w:rPr>
            </w:pPr>
            <w:r w:rsidRPr="00A22150">
              <w:rPr>
                <w:bCs/>
              </w:rPr>
              <w:t>Tiết 2</w:t>
            </w: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C7448" w:rsidRPr="008279D4" w:rsidRDefault="00BC7448" w:rsidP="00F212E0">
            <w:pPr>
              <w:jc w:val="center"/>
              <w:rPr>
                <w:lang w:val="vi-VN" w:eastAsia="vi-VN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BC7448" w:rsidRPr="00393D48" w:rsidRDefault="00BC7448" w:rsidP="00F212E0">
            <w:pPr>
              <w:jc w:val="center"/>
              <w:rPr>
                <w:lang w:eastAsia="vi-VN"/>
              </w:rPr>
            </w:pPr>
            <w:r w:rsidRPr="00393D48">
              <w:rPr>
                <w:lang w:eastAsia="vi-VN"/>
              </w:rPr>
              <w:t>Thực hành/Sân TD</w:t>
            </w:r>
          </w:p>
        </w:tc>
      </w:tr>
    </w:tbl>
    <w:p w:rsidR="00BC7448" w:rsidRDefault="00BC7448" w:rsidP="00BC7448"/>
    <w:p w:rsidR="00BC7448" w:rsidRDefault="00BC7448" w:rsidP="00BC7448">
      <w:pPr>
        <w:pStyle w:val="ListParagraph"/>
        <w:numPr>
          <w:ilvl w:val="0"/>
          <w:numId w:val="2"/>
        </w:numPr>
        <w:rPr>
          <w:b/>
          <w:sz w:val="28"/>
          <w:szCs w:val="28"/>
        </w:rPr>
      </w:pPr>
      <w:r w:rsidRPr="00194231">
        <w:rPr>
          <w:b/>
          <w:sz w:val="28"/>
          <w:szCs w:val="28"/>
        </w:rPr>
        <w:t>NHIỆM VỤ DẠY NỌC VÀ GIÁO DỤC KHÁC:</w:t>
      </w:r>
    </w:p>
    <w:p w:rsidR="00BC7448" w:rsidRDefault="00BC7448" w:rsidP="00BC7448">
      <w:pPr>
        <w:pStyle w:val="ListParagraph"/>
        <w:ind w:left="1080"/>
        <w:rPr>
          <w:sz w:val="28"/>
          <w:szCs w:val="28"/>
        </w:rPr>
      </w:pPr>
      <w:r w:rsidRPr="00194231">
        <w:rPr>
          <w:sz w:val="28"/>
          <w:szCs w:val="28"/>
        </w:rPr>
        <w:t>-Tham gia</w:t>
      </w:r>
      <w:r>
        <w:rPr>
          <w:sz w:val="28"/>
          <w:szCs w:val="28"/>
        </w:rPr>
        <w:t xml:space="preserve"> sinh hoạt tổ định kỳ.</w:t>
      </w:r>
    </w:p>
    <w:p w:rsidR="00BC7448" w:rsidRDefault="00BC7448" w:rsidP="00BC7448">
      <w:pPr>
        <w:pStyle w:val="ListParagraph"/>
        <w:ind w:left="1080"/>
        <w:rPr>
          <w:sz w:val="28"/>
          <w:szCs w:val="28"/>
        </w:rPr>
      </w:pPr>
      <w:r>
        <w:rPr>
          <w:sz w:val="28"/>
          <w:szCs w:val="28"/>
        </w:rPr>
        <w:t>-Tham gia hội khỏe phù đổng.</w:t>
      </w:r>
    </w:p>
    <w:p w:rsidR="00BC7448" w:rsidRDefault="00BC7448" w:rsidP="00BC7448">
      <w:pPr>
        <w:pStyle w:val="ListParagraph"/>
        <w:ind w:left="1080"/>
        <w:rPr>
          <w:sz w:val="28"/>
          <w:szCs w:val="28"/>
        </w:rPr>
      </w:pPr>
    </w:p>
    <w:p w:rsidR="00BC7448" w:rsidRPr="000074C0" w:rsidRDefault="00BC7448" w:rsidP="00BC7448">
      <w:pPr>
        <w:rPr>
          <w:b/>
          <w:sz w:val="28"/>
          <w:szCs w:val="28"/>
        </w:rPr>
      </w:pPr>
      <w:r w:rsidRPr="000074C0">
        <w:rPr>
          <w:sz w:val="28"/>
          <w:szCs w:val="28"/>
        </w:rPr>
        <w:tab/>
      </w:r>
      <w:r w:rsidRPr="000074C0">
        <w:rPr>
          <w:b/>
          <w:sz w:val="28"/>
          <w:szCs w:val="28"/>
        </w:rPr>
        <w:t>TỔ TRƯỞNG CHUYÊN MÔN</w:t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0074C0">
        <w:rPr>
          <w:b/>
          <w:sz w:val="28"/>
          <w:szCs w:val="28"/>
        </w:rPr>
        <w:t>GIÁO VIÊN</w:t>
      </w:r>
    </w:p>
    <w:p w:rsidR="00BC7448" w:rsidRDefault="00BC7448" w:rsidP="00BC7448">
      <w:pPr>
        <w:pStyle w:val="ListParagraph"/>
        <w:ind w:left="1080"/>
        <w:rPr>
          <w:sz w:val="28"/>
          <w:szCs w:val="28"/>
        </w:rPr>
      </w:pPr>
    </w:p>
    <w:p w:rsidR="00BC7448" w:rsidRDefault="00BC7448" w:rsidP="00BC7448">
      <w:pPr>
        <w:pStyle w:val="ListParagraph"/>
        <w:ind w:left="1080"/>
        <w:rPr>
          <w:sz w:val="28"/>
          <w:szCs w:val="28"/>
        </w:rPr>
      </w:pPr>
    </w:p>
    <w:p w:rsidR="00BC7448" w:rsidRDefault="00BC7448" w:rsidP="00BC7448">
      <w:pPr>
        <w:pStyle w:val="ListParagraph"/>
        <w:ind w:left="1080"/>
        <w:rPr>
          <w:sz w:val="28"/>
          <w:szCs w:val="28"/>
        </w:rPr>
      </w:pPr>
    </w:p>
    <w:p w:rsidR="00BC7448" w:rsidRPr="000074C0" w:rsidRDefault="00BC7448" w:rsidP="00BC7448">
      <w:pPr>
        <w:rPr>
          <w:sz w:val="28"/>
          <w:szCs w:val="28"/>
        </w:rPr>
      </w:pPr>
      <w:r w:rsidRPr="000074C0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Pr="000074C0">
        <w:rPr>
          <w:sz w:val="28"/>
          <w:szCs w:val="28"/>
        </w:rPr>
        <w:t xml:space="preserve">    Nguyễn Như Hồng</w:t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</w:r>
      <w:r w:rsidRPr="000074C0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74C0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74C0">
        <w:rPr>
          <w:sz w:val="28"/>
          <w:szCs w:val="28"/>
        </w:rPr>
        <w:t>L</w:t>
      </w:r>
      <w:r>
        <w:rPr>
          <w:sz w:val="28"/>
          <w:szCs w:val="28"/>
        </w:rPr>
        <w:t>ê Công Anh</w:t>
      </w:r>
    </w:p>
    <w:p w:rsidR="00BC7448" w:rsidRDefault="00BC7448" w:rsidP="00BC7448"/>
    <w:p w:rsidR="00543ED7" w:rsidRDefault="00543ED7"/>
    <w:sectPr w:rsidR="00543E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97127"/>
    <w:multiLevelType w:val="hybridMultilevel"/>
    <w:tmpl w:val="9BCEBE7A"/>
    <w:lvl w:ilvl="0" w:tplc="FBDA6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207D86"/>
    <w:multiLevelType w:val="hybridMultilevel"/>
    <w:tmpl w:val="9BCEBE7A"/>
    <w:lvl w:ilvl="0" w:tplc="FBDA6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02C"/>
    <w:rsid w:val="00543ED7"/>
    <w:rsid w:val="00AC5FC6"/>
    <w:rsid w:val="00BC7448"/>
    <w:rsid w:val="00D21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4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4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L&#234;%20C&#244;ng%20Anh\ANH-KHGD-10BONGRO.DOCX-HKI-NH22-2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ANH-KHGD-10BONGRO.DOCX-HKI-NH22-23</Template>
  <TotalTime>1</TotalTime>
  <Pages>7</Pages>
  <Words>1305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2022-12-31T00:54:00Z</dcterms:created>
  <dcterms:modified xsi:type="dcterms:W3CDTF">2022-12-31T00:55:00Z</dcterms:modified>
</cp:coreProperties>
</file>